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727658" w14:textId="2B5E94E5" w:rsidR="00364935" w:rsidRPr="000F30D7" w:rsidRDefault="00364935" w:rsidP="000F05FD">
      <w:pPr>
        <w:pStyle w:val="Odstavekseznama"/>
        <w:numPr>
          <w:ilvl w:val="0"/>
          <w:numId w:val="5"/>
        </w:numPr>
        <w:spacing w:line="276" w:lineRule="auto"/>
        <w:ind w:left="426" w:hanging="426"/>
        <w:jc w:val="center"/>
        <w:rPr>
          <w:rFonts w:ascii="Arial" w:hAnsi="Arial" w:cs="Arial"/>
          <w:b/>
          <w:sz w:val="20"/>
          <w:szCs w:val="20"/>
        </w:rPr>
      </w:pPr>
      <w:r w:rsidRPr="000F30D7">
        <w:rPr>
          <w:rFonts w:ascii="Arial" w:hAnsi="Arial" w:cs="Arial"/>
          <w:b/>
          <w:sz w:val="20"/>
          <w:szCs w:val="20"/>
        </w:rPr>
        <w:t>PONUDBENA DOKUMENTACIJA</w:t>
      </w:r>
      <w:r w:rsidR="00B46BE3">
        <w:rPr>
          <w:rFonts w:ascii="Arial" w:hAnsi="Arial" w:cs="Arial"/>
          <w:b/>
          <w:sz w:val="20"/>
          <w:szCs w:val="20"/>
        </w:rPr>
        <w:t xml:space="preserve"> (OBRAZCI</w:t>
      </w:r>
      <w:r w:rsidR="006D3FE4" w:rsidRPr="000F30D7">
        <w:rPr>
          <w:rFonts w:ascii="Arial" w:hAnsi="Arial" w:cs="Arial"/>
          <w:b/>
          <w:sz w:val="20"/>
          <w:szCs w:val="20"/>
        </w:rPr>
        <w:t>)</w:t>
      </w:r>
    </w:p>
    <w:p w14:paraId="47727659" w14:textId="77777777" w:rsidR="00364935" w:rsidRPr="005834FA" w:rsidRDefault="00A20472" w:rsidP="00BD7C4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47727871">
          <v:rect id="_x0000_i1025" style="width:460.75pt;height:1.5pt" o:hralign="center" o:hrstd="t" o:hr="t" fillcolor="#a0a0a0" stroked="f"/>
        </w:pict>
      </w:r>
    </w:p>
    <w:p w14:paraId="4772765A" w14:textId="77777777" w:rsidR="00FE7861" w:rsidRPr="005834FA" w:rsidRDefault="00FE7861">
      <w:pPr>
        <w:spacing w:after="200" w:line="276" w:lineRule="auto"/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</w:pPr>
    </w:p>
    <w:p w14:paraId="5EF16C71" w14:textId="77777777" w:rsidR="00E95AD7" w:rsidRPr="005834FA" w:rsidRDefault="00E95AD7" w:rsidP="000F05FD">
      <w:pPr>
        <w:pStyle w:val="Odstavekseznama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834FA">
        <w:rPr>
          <w:rFonts w:ascii="Arial" w:hAnsi="Arial" w:cs="Arial"/>
          <w:sz w:val="20"/>
          <w:szCs w:val="20"/>
        </w:rPr>
        <w:t>OBR-1</w:t>
      </w:r>
      <w:r w:rsidRPr="005834FA">
        <w:rPr>
          <w:rFonts w:ascii="Arial" w:hAnsi="Arial" w:cs="Arial"/>
          <w:sz w:val="20"/>
          <w:szCs w:val="20"/>
        </w:rPr>
        <w:tab/>
        <w:t>PONUDBA</w:t>
      </w:r>
      <w:r>
        <w:rPr>
          <w:rFonts w:ascii="Arial" w:hAnsi="Arial" w:cs="Arial"/>
          <w:sz w:val="20"/>
          <w:szCs w:val="20"/>
        </w:rPr>
        <w:t xml:space="preserve"> - POVZETEK PREDRAČUNA</w:t>
      </w:r>
    </w:p>
    <w:p w14:paraId="6EDA063C" w14:textId="77777777" w:rsidR="00E95AD7" w:rsidRPr="005834FA" w:rsidRDefault="00E95AD7" w:rsidP="000F05FD">
      <w:pPr>
        <w:pStyle w:val="Odstavekseznama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834FA">
        <w:rPr>
          <w:rFonts w:ascii="Arial" w:hAnsi="Arial" w:cs="Arial"/>
          <w:sz w:val="20"/>
          <w:szCs w:val="20"/>
        </w:rPr>
        <w:t>OBR-2a</w:t>
      </w:r>
      <w:r w:rsidRPr="005834FA">
        <w:rPr>
          <w:rFonts w:ascii="Arial" w:hAnsi="Arial" w:cs="Arial"/>
          <w:sz w:val="20"/>
          <w:szCs w:val="20"/>
        </w:rPr>
        <w:tab/>
      </w:r>
      <w:r w:rsidRPr="008018E9">
        <w:rPr>
          <w:rFonts w:ascii="Arial" w:hAnsi="Arial" w:cs="Arial"/>
          <w:sz w:val="20"/>
          <w:szCs w:val="20"/>
        </w:rPr>
        <w:t>SEZNAM REFERENC</w:t>
      </w:r>
    </w:p>
    <w:p w14:paraId="3D2E2E2C" w14:textId="77777777" w:rsidR="00E95AD7" w:rsidRDefault="00E95AD7" w:rsidP="000F05FD">
      <w:pPr>
        <w:pStyle w:val="Odstavekseznama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834FA">
        <w:rPr>
          <w:rFonts w:ascii="Arial" w:hAnsi="Arial" w:cs="Arial"/>
          <w:sz w:val="20"/>
          <w:szCs w:val="20"/>
        </w:rPr>
        <w:t>OBR-2b</w:t>
      </w:r>
      <w:r w:rsidRPr="005834F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REFERENČNO POTRDILO</w:t>
      </w:r>
    </w:p>
    <w:p w14:paraId="2FAE29EC" w14:textId="77777777" w:rsidR="00E95AD7" w:rsidRPr="005834FA" w:rsidRDefault="00E95AD7" w:rsidP="000F05FD">
      <w:pPr>
        <w:pStyle w:val="Odstavekseznama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OBR-2c</w:t>
      </w:r>
      <w:r>
        <w:rPr>
          <w:rFonts w:ascii="Arial" w:hAnsi="Arial" w:cs="Arial"/>
          <w:sz w:val="20"/>
          <w:szCs w:val="20"/>
        </w:rPr>
        <w:tab/>
        <w:t>IZJAVA O IMENOVANJU STROKOVNEGA KADRA</w:t>
      </w:r>
    </w:p>
    <w:p w14:paraId="478B17B4" w14:textId="77777777" w:rsidR="00E95AD7" w:rsidRDefault="00E95AD7" w:rsidP="000F05FD">
      <w:pPr>
        <w:pStyle w:val="Odstavekseznama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018E9">
        <w:rPr>
          <w:rFonts w:ascii="Arial" w:hAnsi="Arial" w:cs="Arial"/>
          <w:sz w:val="20"/>
          <w:szCs w:val="20"/>
        </w:rPr>
        <w:t xml:space="preserve">OBR-3a </w:t>
      </w:r>
      <w:r w:rsidRPr="008018E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SEZNAM PODIZVAJALCEV / PARTNERJEV</w:t>
      </w:r>
    </w:p>
    <w:p w14:paraId="3E192D7B" w14:textId="77777777" w:rsidR="00E95AD7" w:rsidRPr="008018E9" w:rsidRDefault="00E95AD7" w:rsidP="000F05FD">
      <w:pPr>
        <w:pStyle w:val="Odstavekseznama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018E9">
        <w:rPr>
          <w:rFonts w:ascii="Arial" w:hAnsi="Arial" w:cs="Arial"/>
          <w:sz w:val="20"/>
          <w:szCs w:val="20"/>
        </w:rPr>
        <w:t>OBR-3b</w:t>
      </w:r>
      <w:r w:rsidRPr="008018E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SOGLASJE </w:t>
      </w:r>
      <w:r w:rsidRPr="005834FA">
        <w:rPr>
          <w:rFonts w:ascii="Arial" w:hAnsi="Arial" w:cs="Arial"/>
          <w:sz w:val="20"/>
          <w:szCs w:val="20"/>
        </w:rPr>
        <w:t>PODIZVAJALC</w:t>
      </w:r>
      <w:r>
        <w:rPr>
          <w:rFonts w:ascii="Arial" w:hAnsi="Arial" w:cs="Arial"/>
          <w:sz w:val="20"/>
          <w:szCs w:val="20"/>
        </w:rPr>
        <w:t>A / PARTNERJA</w:t>
      </w:r>
    </w:p>
    <w:p w14:paraId="66F2A066" w14:textId="77777777" w:rsidR="00E95AD7" w:rsidRPr="005834FA" w:rsidRDefault="00E95AD7" w:rsidP="000F05FD">
      <w:pPr>
        <w:pStyle w:val="Odstavekseznama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834FA">
        <w:rPr>
          <w:rFonts w:ascii="Arial" w:hAnsi="Arial" w:cs="Arial"/>
          <w:sz w:val="20"/>
          <w:szCs w:val="20"/>
        </w:rPr>
        <w:t>OBR-4a</w:t>
      </w:r>
      <w:r w:rsidRPr="005834F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ZAVAROVANJE ZA RESNOST PONUDBE (Menična izjava)</w:t>
      </w:r>
    </w:p>
    <w:p w14:paraId="0500454C" w14:textId="77777777" w:rsidR="00E95AD7" w:rsidRPr="005834FA" w:rsidRDefault="00E95AD7" w:rsidP="000F05FD">
      <w:pPr>
        <w:pStyle w:val="Odstavekseznama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834FA">
        <w:rPr>
          <w:rFonts w:ascii="Arial" w:hAnsi="Arial" w:cs="Arial"/>
          <w:sz w:val="20"/>
          <w:szCs w:val="20"/>
        </w:rPr>
        <w:t>OBR-4b</w:t>
      </w:r>
      <w:r w:rsidRPr="005834F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ZAVAROVANJE ZA RESNOST PONUDBE (Bančna garancija/kavcijsko zavarovanje)</w:t>
      </w:r>
    </w:p>
    <w:p w14:paraId="47727664" w14:textId="0C20CBC0" w:rsidR="00FE7861" w:rsidRPr="005834FA" w:rsidRDefault="00E95AD7" w:rsidP="00E95AD7">
      <w:pPr>
        <w:tabs>
          <w:tab w:val="left" w:pos="1134"/>
        </w:tabs>
        <w:spacing w:after="200" w:line="276" w:lineRule="auto"/>
        <w:ind w:left="284" w:hanging="284"/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</w:pPr>
      <w:r>
        <w:rPr>
          <w:rFonts w:ascii="Arial" w:hAnsi="Arial" w:cs="Arial"/>
          <w:sz w:val="20"/>
          <w:szCs w:val="20"/>
        </w:rPr>
        <w:t>9.</w:t>
      </w:r>
      <w:r>
        <w:rPr>
          <w:rFonts w:ascii="Arial" w:hAnsi="Arial" w:cs="Arial"/>
          <w:sz w:val="20"/>
          <w:szCs w:val="20"/>
        </w:rPr>
        <w:tab/>
        <w:t>O</w:t>
      </w:r>
      <w:r w:rsidRPr="005834FA">
        <w:rPr>
          <w:rFonts w:ascii="Arial" w:hAnsi="Arial" w:cs="Arial"/>
          <w:sz w:val="20"/>
          <w:szCs w:val="20"/>
        </w:rPr>
        <w:t>BR-</w:t>
      </w:r>
      <w:r>
        <w:rPr>
          <w:rFonts w:ascii="Arial" w:hAnsi="Arial" w:cs="Arial"/>
          <w:sz w:val="20"/>
          <w:szCs w:val="20"/>
        </w:rPr>
        <w:t>4c</w:t>
      </w:r>
      <w:r>
        <w:rPr>
          <w:rFonts w:ascii="Arial" w:hAnsi="Arial" w:cs="Arial"/>
          <w:sz w:val="20"/>
          <w:szCs w:val="20"/>
        </w:rPr>
        <w:tab/>
      </w:r>
      <w:r w:rsidRPr="005834FA">
        <w:rPr>
          <w:rFonts w:ascii="Arial" w:hAnsi="Arial" w:cs="Arial"/>
          <w:sz w:val="20"/>
          <w:szCs w:val="20"/>
        </w:rPr>
        <w:t xml:space="preserve">VZOREC </w:t>
      </w:r>
      <w:r>
        <w:rPr>
          <w:rFonts w:ascii="Arial" w:hAnsi="Arial" w:cs="Arial"/>
          <w:sz w:val="20"/>
          <w:szCs w:val="20"/>
        </w:rPr>
        <w:t>ZAVAROVANJA ZA ODPRAVO NAPAK V GARANCIJSKEM ROKU</w:t>
      </w:r>
      <w:r w:rsidR="00FE7861" w:rsidRPr="005834FA"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  <w:br w:type="page"/>
      </w:r>
    </w:p>
    <w:p w14:paraId="47727665" w14:textId="77777777" w:rsidR="00A145E5" w:rsidRPr="005834FA" w:rsidRDefault="00A145E5" w:rsidP="00A145E5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  <w:r w:rsidRPr="005834FA"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  <w:lastRenderedPageBreak/>
        <w:t>OBR-1</w:t>
      </w:r>
    </w:p>
    <w:p w14:paraId="47727666" w14:textId="3ED06AFD" w:rsidR="00A145E5" w:rsidRPr="005834FA" w:rsidRDefault="00A145E5" w:rsidP="00301B72">
      <w:pPr>
        <w:spacing w:line="276" w:lineRule="auto"/>
        <w:ind w:left="426" w:hanging="426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5834FA">
        <w:rPr>
          <w:rFonts w:ascii="Arial" w:hAnsi="Arial" w:cs="Arial"/>
          <w:b/>
          <w:sz w:val="20"/>
          <w:szCs w:val="20"/>
        </w:rPr>
        <w:t>PONUDBA</w:t>
      </w:r>
      <w:r w:rsidR="00F61EF9">
        <w:rPr>
          <w:rFonts w:ascii="Arial" w:hAnsi="Arial" w:cs="Arial"/>
          <w:b/>
          <w:sz w:val="20"/>
          <w:szCs w:val="20"/>
        </w:rPr>
        <w:t xml:space="preserve"> - POVZETEK PREDRAČUNA</w:t>
      </w: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28"/>
        <w:gridCol w:w="1559"/>
      </w:tblGrid>
      <w:tr w:rsidR="00A145E5" w:rsidRPr="005834FA" w14:paraId="47727669" w14:textId="77777777" w:rsidTr="00DE0C75">
        <w:trPr>
          <w:trHeight w:val="397"/>
          <w:jc w:val="center"/>
        </w:trPr>
        <w:tc>
          <w:tcPr>
            <w:tcW w:w="4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667" w14:textId="77777777" w:rsidR="00A145E5" w:rsidRPr="005834FA" w:rsidRDefault="00A145E5" w:rsidP="00A145E5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št</w:t>
            </w:r>
            <w:r w:rsidR="007F091C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727668" w14:textId="77777777" w:rsidR="00A145E5" w:rsidRPr="005834FA" w:rsidRDefault="00A145E5" w:rsidP="00A145E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772766A" w14:textId="77777777" w:rsidR="00ED5ACB" w:rsidRDefault="00ED5ACB" w:rsidP="00ED5AC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772766B" w14:textId="4B8D0F8C" w:rsidR="003B16CC" w:rsidRDefault="00DE0C75" w:rsidP="00A145E5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E0C75">
        <w:rPr>
          <w:rFonts w:ascii="Arial" w:hAnsi="Arial" w:cs="Arial"/>
          <w:b/>
          <w:sz w:val="20"/>
          <w:szCs w:val="20"/>
        </w:rPr>
        <w:t>»</w:t>
      </w:r>
      <w:r w:rsidR="00B46BE3">
        <w:rPr>
          <w:rFonts w:ascii="Arial" w:hAnsi="Arial" w:cs="Arial"/>
          <w:b/>
          <w:sz w:val="20"/>
          <w:szCs w:val="20"/>
        </w:rPr>
        <w:t>NOVO</w:t>
      </w:r>
      <w:r w:rsidR="0011224F">
        <w:rPr>
          <w:rFonts w:ascii="Arial" w:hAnsi="Arial" w:cs="Arial"/>
          <w:b/>
          <w:sz w:val="20"/>
          <w:szCs w:val="20"/>
        </w:rPr>
        <w:t xml:space="preserve">GRADNJA </w:t>
      </w:r>
      <w:r w:rsidR="00B46BE3">
        <w:rPr>
          <w:rFonts w:ascii="Arial" w:hAnsi="Arial" w:cs="Arial"/>
          <w:b/>
          <w:sz w:val="20"/>
          <w:szCs w:val="20"/>
        </w:rPr>
        <w:t>V</w:t>
      </w:r>
      <w:r w:rsidR="00A7322D">
        <w:rPr>
          <w:rFonts w:ascii="Arial" w:hAnsi="Arial" w:cs="Arial"/>
          <w:b/>
          <w:sz w:val="20"/>
          <w:szCs w:val="20"/>
        </w:rPr>
        <w:t>R</w:t>
      </w:r>
      <w:r w:rsidR="00B46BE3">
        <w:rPr>
          <w:rFonts w:ascii="Arial" w:hAnsi="Arial" w:cs="Arial"/>
          <w:b/>
          <w:sz w:val="20"/>
          <w:szCs w:val="20"/>
        </w:rPr>
        <w:t>TC</w:t>
      </w:r>
      <w:r w:rsidR="00A7322D">
        <w:rPr>
          <w:rFonts w:ascii="Arial" w:hAnsi="Arial" w:cs="Arial"/>
          <w:b/>
          <w:sz w:val="20"/>
          <w:szCs w:val="20"/>
        </w:rPr>
        <w:t>A</w:t>
      </w:r>
      <w:r w:rsidR="00B46BE3">
        <w:rPr>
          <w:rFonts w:ascii="Arial" w:hAnsi="Arial" w:cs="Arial"/>
          <w:b/>
          <w:sz w:val="20"/>
          <w:szCs w:val="20"/>
        </w:rPr>
        <w:t xml:space="preserve"> </w:t>
      </w:r>
      <w:r w:rsidR="00F61EF9">
        <w:rPr>
          <w:rFonts w:ascii="Arial" w:hAnsi="Arial" w:cs="Arial"/>
          <w:b/>
          <w:sz w:val="20"/>
          <w:szCs w:val="20"/>
        </w:rPr>
        <w:t xml:space="preserve">KRKINE LUČKE V </w:t>
      </w:r>
      <w:r w:rsidR="00B46BE3">
        <w:rPr>
          <w:rFonts w:ascii="Arial" w:hAnsi="Arial" w:cs="Arial"/>
          <w:b/>
          <w:sz w:val="20"/>
          <w:szCs w:val="20"/>
        </w:rPr>
        <w:t>V</w:t>
      </w:r>
      <w:r w:rsidR="00A7322D">
        <w:rPr>
          <w:rFonts w:ascii="Arial" w:hAnsi="Arial" w:cs="Arial"/>
          <w:b/>
          <w:sz w:val="20"/>
          <w:szCs w:val="20"/>
        </w:rPr>
        <w:t>A</w:t>
      </w:r>
      <w:r w:rsidR="00F61EF9">
        <w:rPr>
          <w:rFonts w:ascii="Arial" w:hAnsi="Arial" w:cs="Arial"/>
          <w:b/>
          <w:sz w:val="20"/>
          <w:szCs w:val="20"/>
        </w:rPr>
        <w:t>VTI</w:t>
      </w:r>
      <w:r w:rsidR="00A7322D">
        <w:rPr>
          <w:rFonts w:ascii="Arial" w:hAnsi="Arial" w:cs="Arial"/>
          <w:b/>
          <w:sz w:val="20"/>
          <w:szCs w:val="20"/>
        </w:rPr>
        <w:t xml:space="preserve"> </w:t>
      </w:r>
      <w:r w:rsidR="00B46BE3">
        <w:rPr>
          <w:rFonts w:ascii="Arial" w:hAnsi="Arial" w:cs="Arial"/>
          <w:b/>
          <w:sz w:val="20"/>
          <w:szCs w:val="20"/>
        </w:rPr>
        <w:t>VA</w:t>
      </w:r>
      <w:r w:rsidR="00A7322D">
        <w:rPr>
          <w:rFonts w:ascii="Arial" w:hAnsi="Arial" w:cs="Arial"/>
          <w:b/>
          <w:sz w:val="20"/>
          <w:szCs w:val="20"/>
        </w:rPr>
        <w:t>S</w:t>
      </w:r>
      <w:r w:rsidR="00F61EF9">
        <w:rPr>
          <w:rFonts w:ascii="Arial" w:hAnsi="Arial" w:cs="Arial"/>
          <w:b/>
          <w:sz w:val="20"/>
          <w:szCs w:val="20"/>
        </w:rPr>
        <w:t>I</w:t>
      </w:r>
      <w:r w:rsidRPr="00DE0C75">
        <w:rPr>
          <w:rFonts w:ascii="Arial" w:hAnsi="Arial" w:cs="Arial"/>
          <w:b/>
          <w:sz w:val="20"/>
          <w:szCs w:val="20"/>
        </w:rPr>
        <w:t>«</w:t>
      </w:r>
    </w:p>
    <w:p w14:paraId="4772766C" w14:textId="77777777" w:rsidR="00DE0C75" w:rsidRDefault="00DE0C75" w:rsidP="00A145E5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772766D" w14:textId="1B141DE8" w:rsidR="00A145E5" w:rsidRPr="005834FA" w:rsidRDefault="000475F1" w:rsidP="00A02DAF">
      <w:pPr>
        <w:spacing w:before="120" w:after="200"/>
        <w:ind w:left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Podatki o p</w:t>
      </w:r>
      <w:r w:rsidR="00A145E5" w:rsidRPr="005834FA">
        <w:rPr>
          <w:rFonts w:ascii="Arial" w:hAnsi="Arial" w:cs="Arial"/>
          <w:b/>
          <w:sz w:val="20"/>
          <w:szCs w:val="20"/>
        </w:rPr>
        <w:t>onudnik</w:t>
      </w:r>
      <w:r>
        <w:rPr>
          <w:rFonts w:ascii="Arial" w:hAnsi="Arial" w:cs="Arial"/>
          <w:b/>
          <w:sz w:val="20"/>
          <w:szCs w:val="20"/>
        </w:rPr>
        <w:t>u</w:t>
      </w:r>
      <w:r w:rsidR="00121C80">
        <w:rPr>
          <w:rFonts w:ascii="Arial" w:hAnsi="Arial" w:cs="Arial"/>
          <w:b/>
          <w:sz w:val="20"/>
          <w:szCs w:val="20"/>
        </w:rPr>
        <w:t>:</w:t>
      </w:r>
    </w:p>
    <w:tbl>
      <w:tblPr>
        <w:tblW w:w="9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175"/>
        <w:gridCol w:w="1377"/>
        <w:gridCol w:w="924"/>
        <w:gridCol w:w="3295"/>
      </w:tblGrid>
      <w:tr w:rsidR="00A145E5" w:rsidRPr="005834FA" w14:paraId="47727670" w14:textId="77777777" w:rsidTr="007E590A">
        <w:trPr>
          <w:cantSplit/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4772766E" w14:textId="77777777" w:rsidR="00A145E5" w:rsidRPr="005834FA" w:rsidRDefault="00A145E5" w:rsidP="00DA0FCB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Ponudnik:</w:t>
            </w:r>
          </w:p>
        </w:tc>
        <w:tc>
          <w:tcPr>
            <w:tcW w:w="6771" w:type="dxa"/>
            <w:gridSpan w:val="4"/>
            <w:shd w:val="clear" w:color="auto" w:fill="auto"/>
            <w:vAlign w:val="center"/>
          </w:tcPr>
          <w:p w14:paraId="4772766F" w14:textId="77777777" w:rsidR="00A145E5" w:rsidRPr="00DA0FCB" w:rsidRDefault="00A145E5" w:rsidP="00DA0FCB">
            <w:pPr>
              <w:spacing w:line="276" w:lineRule="auto"/>
              <w:ind w:left="-24" w:firstLine="2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145E5" w:rsidRPr="005834FA" w14:paraId="47727673" w14:textId="77777777" w:rsidTr="007E590A">
        <w:trPr>
          <w:cantSplit/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47727671" w14:textId="77777777" w:rsidR="00A145E5" w:rsidRPr="005834FA" w:rsidRDefault="00A145E5" w:rsidP="00DA0FCB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  <w:tc>
          <w:tcPr>
            <w:tcW w:w="6771" w:type="dxa"/>
            <w:gridSpan w:val="4"/>
            <w:shd w:val="clear" w:color="auto" w:fill="auto"/>
            <w:vAlign w:val="center"/>
          </w:tcPr>
          <w:p w14:paraId="47727672" w14:textId="77777777" w:rsidR="00A145E5" w:rsidRPr="00DA0FCB" w:rsidRDefault="00A145E5" w:rsidP="00DA0FCB">
            <w:pPr>
              <w:spacing w:line="276" w:lineRule="auto"/>
              <w:ind w:left="-24" w:firstLine="2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145E5" w:rsidRPr="005834FA" w14:paraId="47727676" w14:textId="77777777" w:rsidTr="007E590A">
        <w:trPr>
          <w:cantSplit/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47727674" w14:textId="77777777" w:rsidR="00A145E5" w:rsidRPr="005834FA" w:rsidRDefault="00A145E5" w:rsidP="00DA0FCB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6771" w:type="dxa"/>
            <w:gridSpan w:val="4"/>
            <w:shd w:val="clear" w:color="auto" w:fill="auto"/>
            <w:vAlign w:val="center"/>
          </w:tcPr>
          <w:p w14:paraId="47727675" w14:textId="62EA16D3" w:rsidR="00A145E5" w:rsidRPr="00DA0FCB" w:rsidRDefault="00A145E5" w:rsidP="00DA0FCB">
            <w:pPr>
              <w:spacing w:line="276" w:lineRule="auto"/>
              <w:ind w:left="-24" w:firstLine="2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145E5" w:rsidRPr="005834FA" w14:paraId="47727679" w14:textId="77777777" w:rsidTr="007E590A">
        <w:trPr>
          <w:cantSplit/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47727677" w14:textId="77777777" w:rsidR="00A145E5" w:rsidRPr="005834FA" w:rsidRDefault="00A145E5" w:rsidP="00DA0FCB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6771" w:type="dxa"/>
            <w:gridSpan w:val="4"/>
            <w:shd w:val="clear" w:color="auto" w:fill="auto"/>
            <w:vAlign w:val="center"/>
          </w:tcPr>
          <w:p w14:paraId="47727678" w14:textId="2496AAD9" w:rsidR="00A145E5" w:rsidRPr="00DA0FCB" w:rsidRDefault="00A145E5" w:rsidP="00DA0FCB">
            <w:pPr>
              <w:spacing w:line="276" w:lineRule="auto"/>
              <w:ind w:left="-24" w:firstLine="2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145E5" w:rsidRPr="005834FA" w14:paraId="4772767C" w14:textId="77777777" w:rsidTr="007E590A">
        <w:trPr>
          <w:cantSplit/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4772767A" w14:textId="77777777" w:rsidR="00A145E5" w:rsidRPr="005834FA" w:rsidRDefault="00A145E5" w:rsidP="00DA0FCB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 xml:space="preserve">Številka </w:t>
            </w:r>
            <w:r w:rsidR="003A51A9">
              <w:rPr>
                <w:rFonts w:ascii="Arial" w:hAnsi="Arial" w:cs="Arial"/>
                <w:sz w:val="20"/>
                <w:szCs w:val="20"/>
              </w:rPr>
              <w:t>TRR:</w:t>
            </w:r>
          </w:p>
        </w:tc>
        <w:tc>
          <w:tcPr>
            <w:tcW w:w="6771" w:type="dxa"/>
            <w:gridSpan w:val="4"/>
            <w:shd w:val="clear" w:color="auto" w:fill="auto"/>
            <w:vAlign w:val="center"/>
          </w:tcPr>
          <w:p w14:paraId="4772767B" w14:textId="77777777" w:rsidR="00A145E5" w:rsidRPr="00DA0FCB" w:rsidRDefault="00A145E5" w:rsidP="00DA0FCB">
            <w:pPr>
              <w:spacing w:line="276" w:lineRule="auto"/>
              <w:ind w:left="-24" w:firstLine="2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145E5" w:rsidRPr="005834FA" w14:paraId="4772767F" w14:textId="77777777" w:rsidTr="007E590A">
        <w:trPr>
          <w:cantSplit/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4772767D" w14:textId="77777777" w:rsidR="00A145E5" w:rsidRPr="005834FA" w:rsidRDefault="007F091C" w:rsidP="00DA0FCB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Zastopnik ponudnika:</w:t>
            </w:r>
          </w:p>
        </w:tc>
        <w:tc>
          <w:tcPr>
            <w:tcW w:w="6771" w:type="dxa"/>
            <w:gridSpan w:val="4"/>
            <w:shd w:val="clear" w:color="auto" w:fill="auto"/>
            <w:vAlign w:val="center"/>
          </w:tcPr>
          <w:p w14:paraId="4772767E" w14:textId="77777777" w:rsidR="00A145E5" w:rsidRPr="00DA0FCB" w:rsidRDefault="00A145E5" w:rsidP="00DA0FCB">
            <w:pPr>
              <w:spacing w:line="276" w:lineRule="auto"/>
              <w:ind w:left="-24" w:firstLine="2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51A9" w:rsidRPr="005834FA" w14:paraId="47727682" w14:textId="77777777" w:rsidTr="007E590A">
        <w:trPr>
          <w:cantSplit/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47727680" w14:textId="77777777" w:rsidR="003A51A9" w:rsidRPr="005834FA" w:rsidRDefault="003A51A9" w:rsidP="00DA0FCB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Kontaktna oseba:</w:t>
            </w:r>
          </w:p>
        </w:tc>
        <w:tc>
          <w:tcPr>
            <w:tcW w:w="6771" w:type="dxa"/>
            <w:gridSpan w:val="4"/>
            <w:shd w:val="clear" w:color="auto" w:fill="auto"/>
            <w:vAlign w:val="center"/>
          </w:tcPr>
          <w:p w14:paraId="47727681" w14:textId="77777777" w:rsidR="003A51A9" w:rsidRPr="00DA0FCB" w:rsidRDefault="003A51A9" w:rsidP="00DA0FCB">
            <w:pPr>
              <w:spacing w:line="276" w:lineRule="auto"/>
              <w:ind w:left="-24" w:firstLine="2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145E5" w:rsidRPr="005834FA" w14:paraId="47727685" w14:textId="77777777" w:rsidTr="007E590A">
        <w:trPr>
          <w:cantSplit/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47727683" w14:textId="77777777" w:rsidR="00A145E5" w:rsidRPr="005834FA" w:rsidRDefault="00A145E5" w:rsidP="00DA0FCB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Telefon kontaktne osebe:</w:t>
            </w:r>
          </w:p>
        </w:tc>
        <w:tc>
          <w:tcPr>
            <w:tcW w:w="6771" w:type="dxa"/>
            <w:gridSpan w:val="4"/>
            <w:shd w:val="clear" w:color="auto" w:fill="auto"/>
            <w:vAlign w:val="center"/>
          </w:tcPr>
          <w:p w14:paraId="47727684" w14:textId="77777777" w:rsidR="00A145E5" w:rsidRPr="00DA0FCB" w:rsidRDefault="00A145E5" w:rsidP="00DA0FCB">
            <w:pPr>
              <w:spacing w:line="276" w:lineRule="auto"/>
              <w:ind w:left="-24" w:firstLine="2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145E5" w:rsidRPr="005834FA" w14:paraId="47727688" w14:textId="77777777" w:rsidTr="007E590A">
        <w:trPr>
          <w:cantSplit/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47727686" w14:textId="77777777" w:rsidR="00A145E5" w:rsidRPr="005834FA" w:rsidRDefault="00A145E5" w:rsidP="00DA0FCB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e-mail kontaktne osebe:</w:t>
            </w:r>
          </w:p>
        </w:tc>
        <w:tc>
          <w:tcPr>
            <w:tcW w:w="6771" w:type="dxa"/>
            <w:gridSpan w:val="4"/>
            <w:shd w:val="clear" w:color="auto" w:fill="auto"/>
            <w:vAlign w:val="center"/>
          </w:tcPr>
          <w:p w14:paraId="47727687" w14:textId="77777777" w:rsidR="00A145E5" w:rsidRPr="00DA0FCB" w:rsidRDefault="00A145E5" w:rsidP="00DA0FCB">
            <w:pPr>
              <w:spacing w:line="276" w:lineRule="auto"/>
              <w:ind w:left="-24" w:firstLine="2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DA7" w:rsidRPr="005834FA" w14:paraId="4772768E" w14:textId="77777777" w:rsidTr="007E59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3295" w:type="dxa"/>
          <w:trHeight w:val="397"/>
        </w:trPr>
        <w:tc>
          <w:tcPr>
            <w:tcW w:w="400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689" w14:textId="77777777" w:rsidR="00E30DA7" w:rsidRDefault="00E30DA7" w:rsidP="00E30DA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772768A" w14:textId="77777777" w:rsidR="00301B72" w:rsidRDefault="00301B72" w:rsidP="00E30DA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772768B" w14:textId="77777777" w:rsidR="00301B72" w:rsidRDefault="00301B72" w:rsidP="00E30DA7">
            <w:pPr>
              <w:spacing w:line="276" w:lineRule="auto"/>
              <w:ind w:left="179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94275E">
              <w:rPr>
                <w:rFonts w:ascii="Arial" w:hAnsi="Arial" w:cs="Arial"/>
                <w:b/>
                <w:sz w:val="20"/>
                <w:szCs w:val="20"/>
              </w:rPr>
              <w:t xml:space="preserve">rednost </w:t>
            </w: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5834FA">
              <w:rPr>
                <w:rFonts w:ascii="Arial" w:hAnsi="Arial" w:cs="Arial"/>
                <w:b/>
                <w:sz w:val="20"/>
                <w:szCs w:val="20"/>
              </w:rPr>
              <w:t>onud</w:t>
            </w:r>
            <w:r w:rsidR="0094275E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5834F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772768C" w14:textId="77777777" w:rsidR="00301B72" w:rsidRPr="005834FA" w:rsidRDefault="00301B72" w:rsidP="00E30DA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shd w:val="clear" w:color="auto" w:fill="auto"/>
            <w:vAlign w:val="bottom"/>
          </w:tcPr>
          <w:p w14:paraId="4772768D" w14:textId="77777777" w:rsidR="00E30DA7" w:rsidRPr="005834FA" w:rsidRDefault="00E30DA7" w:rsidP="00E30DA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0DA7" w:rsidRPr="005834FA" w14:paraId="47727691" w14:textId="77777777" w:rsidTr="007E590A">
        <w:tblPrEx>
          <w:jc w:val="center"/>
          <w:tblBorders>
            <w:insideH w:val="single" w:sz="6" w:space="0" w:color="auto"/>
            <w:insideV w:val="single" w:sz="6" w:space="0" w:color="auto"/>
          </w:tblBorders>
          <w:shd w:val="clear" w:color="DAEEF3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7"/>
          <w:jc w:val="center"/>
        </w:trPr>
        <w:tc>
          <w:tcPr>
            <w:tcW w:w="538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DAEEF3" w:fill="auto"/>
            <w:vAlign w:val="center"/>
          </w:tcPr>
          <w:p w14:paraId="4772768F" w14:textId="77777777" w:rsidR="00E30DA7" w:rsidRPr="005834FA" w:rsidRDefault="00E30DA7" w:rsidP="00E30DA7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onudbena vrednost</w:t>
            </w:r>
            <w:r w:rsidRPr="005834FA">
              <w:rPr>
                <w:rFonts w:ascii="Arial" w:hAnsi="Arial" w:cs="Arial"/>
                <w:sz w:val="20"/>
                <w:szCs w:val="20"/>
              </w:rPr>
              <w:t xml:space="preserve"> (brez DDV):</w:t>
            </w:r>
          </w:p>
        </w:tc>
        <w:tc>
          <w:tcPr>
            <w:tcW w:w="421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DAEEF3" w:fill="auto"/>
            <w:vAlign w:val="center"/>
          </w:tcPr>
          <w:p w14:paraId="47727690" w14:textId="69D9C8FC" w:rsidR="00E30DA7" w:rsidRPr="005834FA" w:rsidRDefault="00E30DA7" w:rsidP="00E30DA7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834FA">
              <w:rPr>
                <w:rFonts w:ascii="Arial" w:hAnsi="Arial" w:cs="Arial"/>
                <w:b/>
                <w:sz w:val="20"/>
                <w:szCs w:val="20"/>
              </w:rPr>
              <w:t>EUR</w:t>
            </w:r>
            <w:r w:rsidR="007E590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  <w:tr w:rsidR="00E30DA7" w:rsidRPr="005834FA" w14:paraId="47727694" w14:textId="77777777" w:rsidTr="007E590A">
        <w:tblPrEx>
          <w:jc w:val="center"/>
          <w:tblBorders>
            <w:insideH w:val="single" w:sz="6" w:space="0" w:color="auto"/>
            <w:insideV w:val="single" w:sz="6" w:space="0" w:color="auto"/>
          </w:tblBorders>
          <w:shd w:val="clear" w:color="DAEEF3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7"/>
          <w:jc w:val="center"/>
        </w:trPr>
        <w:tc>
          <w:tcPr>
            <w:tcW w:w="538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DAEEF3" w:fill="auto"/>
            <w:vAlign w:val="center"/>
          </w:tcPr>
          <w:p w14:paraId="47727692" w14:textId="77777777" w:rsidR="00E30DA7" w:rsidRPr="005834FA" w:rsidRDefault="00E30DA7" w:rsidP="00E30DA7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opust</w:t>
            </w:r>
            <w:r w:rsidRPr="005834FA">
              <w:rPr>
                <w:rFonts w:ascii="Arial" w:hAnsi="Arial" w:cs="Arial"/>
                <w:sz w:val="20"/>
                <w:szCs w:val="20"/>
              </w:rPr>
              <w:t xml:space="preserve">  _____ %:</w:t>
            </w:r>
          </w:p>
        </w:tc>
        <w:tc>
          <w:tcPr>
            <w:tcW w:w="421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DAEEF3" w:fill="auto"/>
            <w:vAlign w:val="center"/>
          </w:tcPr>
          <w:p w14:paraId="47727693" w14:textId="77777777" w:rsidR="00E30DA7" w:rsidRPr="005834FA" w:rsidRDefault="00E30DA7" w:rsidP="00E30DA7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834FA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  <w:tr w:rsidR="00E30DA7" w:rsidRPr="005834FA" w14:paraId="47727697" w14:textId="77777777" w:rsidTr="007E590A">
        <w:tblPrEx>
          <w:jc w:val="center"/>
          <w:tblBorders>
            <w:insideH w:val="single" w:sz="6" w:space="0" w:color="auto"/>
            <w:insideV w:val="single" w:sz="6" w:space="0" w:color="auto"/>
          </w:tblBorders>
          <w:shd w:val="clear" w:color="DAEEF3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7"/>
          <w:jc w:val="center"/>
        </w:trPr>
        <w:tc>
          <w:tcPr>
            <w:tcW w:w="538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DAEEF3" w:fill="auto"/>
            <w:vAlign w:val="center"/>
          </w:tcPr>
          <w:p w14:paraId="47727695" w14:textId="77777777" w:rsidR="00E30DA7" w:rsidRPr="005834FA" w:rsidRDefault="00E30DA7" w:rsidP="00E30DA7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onudbena vrednost s popustom</w:t>
            </w:r>
            <w:r w:rsidRPr="005834FA">
              <w:rPr>
                <w:rFonts w:ascii="Arial" w:hAnsi="Arial" w:cs="Arial"/>
                <w:sz w:val="20"/>
                <w:szCs w:val="20"/>
              </w:rPr>
              <w:t xml:space="preserve"> (brez DDV):</w:t>
            </w:r>
          </w:p>
        </w:tc>
        <w:tc>
          <w:tcPr>
            <w:tcW w:w="421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DAEEF3" w:fill="auto"/>
            <w:vAlign w:val="center"/>
          </w:tcPr>
          <w:p w14:paraId="47727696" w14:textId="77777777" w:rsidR="00E30DA7" w:rsidRPr="005834FA" w:rsidRDefault="00E30DA7" w:rsidP="00E30DA7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834FA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  <w:tr w:rsidR="00E30DA7" w:rsidRPr="005834FA" w14:paraId="4772769A" w14:textId="77777777" w:rsidTr="007E590A">
        <w:tblPrEx>
          <w:jc w:val="center"/>
          <w:tblBorders>
            <w:insideH w:val="single" w:sz="6" w:space="0" w:color="auto"/>
            <w:insideV w:val="single" w:sz="6" w:space="0" w:color="auto"/>
          </w:tblBorders>
          <w:shd w:val="clear" w:color="DAEEF3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7"/>
          <w:jc w:val="center"/>
        </w:trPr>
        <w:tc>
          <w:tcPr>
            <w:tcW w:w="538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DAEEF3" w:fill="auto"/>
            <w:vAlign w:val="center"/>
          </w:tcPr>
          <w:p w14:paraId="47727698" w14:textId="49BB3C51" w:rsidR="00E30DA7" w:rsidRPr="005834FA" w:rsidRDefault="00121C80" w:rsidP="00E30DA7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DDV </w:t>
            </w:r>
            <w:r w:rsidR="00E30DA7" w:rsidRPr="005834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0DA7">
              <w:rPr>
                <w:rFonts w:ascii="Arial" w:hAnsi="Arial" w:cs="Arial"/>
                <w:sz w:val="20"/>
                <w:szCs w:val="20"/>
              </w:rPr>
              <w:t>_____</w:t>
            </w:r>
            <w:r w:rsidR="00E30DA7" w:rsidRPr="005834FA">
              <w:rPr>
                <w:rFonts w:ascii="Arial" w:hAnsi="Arial" w:cs="Arial"/>
                <w:sz w:val="20"/>
                <w:szCs w:val="20"/>
              </w:rPr>
              <w:t xml:space="preserve"> %:</w:t>
            </w:r>
          </w:p>
        </w:tc>
        <w:tc>
          <w:tcPr>
            <w:tcW w:w="421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DAEEF3" w:fill="auto"/>
            <w:vAlign w:val="center"/>
          </w:tcPr>
          <w:p w14:paraId="47727699" w14:textId="77777777" w:rsidR="00E30DA7" w:rsidRPr="005834FA" w:rsidRDefault="00E30DA7" w:rsidP="00E30DA7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834FA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  <w:tr w:rsidR="00E30DA7" w:rsidRPr="005834FA" w14:paraId="4772769D" w14:textId="77777777" w:rsidTr="007E590A">
        <w:tblPrEx>
          <w:jc w:val="center"/>
          <w:tblBorders>
            <w:insideH w:val="single" w:sz="6" w:space="0" w:color="auto"/>
            <w:insideV w:val="single" w:sz="6" w:space="0" w:color="auto"/>
          </w:tblBorders>
          <w:shd w:val="clear" w:color="DAEEF3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7"/>
          <w:jc w:val="center"/>
        </w:trPr>
        <w:tc>
          <w:tcPr>
            <w:tcW w:w="538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DAEEF3" w:fill="auto"/>
            <w:vAlign w:val="center"/>
          </w:tcPr>
          <w:p w14:paraId="4772769B" w14:textId="77777777" w:rsidR="00E30DA7" w:rsidRPr="005834FA" w:rsidRDefault="00E30DA7" w:rsidP="00E30DA7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kupaj</w:t>
            </w:r>
            <w:r w:rsidRPr="005834FA">
              <w:rPr>
                <w:rFonts w:ascii="Arial" w:hAnsi="Arial" w:cs="Arial"/>
                <w:sz w:val="20"/>
                <w:szCs w:val="20"/>
              </w:rPr>
              <w:t xml:space="preserve"> (z DDV):</w:t>
            </w:r>
          </w:p>
        </w:tc>
        <w:tc>
          <w:tcPr>
            <w:tcW w:w="421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DAEEF3" w:fill="auto"/>
            <w:vAlign w:val="center"/>
          </w:tcPr>
          <w:p w14:paraId="4772769C" w14:textId="77777777" w:rsidR="00E30DA7" w:rsidRPr="005834FA" w:rsidRDefault="00E30DA7" w:rsidP="00E30DA7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834FA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  <w:tr w:rsidR="007E590A" w:rsidRPr="005834FA" w14:paraId="6823941A" w14:textId="77777777" w:rsidTr="007E590A">
        <w:tblPrEx>
          <w:jc w:val="center"/>
          <w:tblBorders>
            <w:insideH w:val="single" w:sz="6" w:space="0" w:color="auto"/>
            <w:insideV w:val="single" w:sz="6" w:space="0" w:color="auto"/>
          </w:tblBorders>
          <w:shd w:val="clear" w:color="DAEEF3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7"/>
          <w:jc w:val="center"/>
        </w:trPr>
        <w:tc>
          <w:tcPr>
            <w:tcW w:w="2830" w:type="dxa"/>
            <w:tcBorders>
              <w:top w:val="single" w:sz="6" w:space="0" w:color="auto"/>
              <w:bottom w:val="single" w:sz="6" w:space="0" w:color="auto"/>
            </w:tcBorders>
            <w:shd w:val="clear" w:color="DAEEF3" w:fill="auto"/>
            <w:vAlign w:val="center"/>
          </w:tcPr>
          <w:p w14:paraId="32BBF18D" w14:textId="537B182D" w:rsidR="007E590A" w:rsidRPr="005834FA" w:rsidRDefault="007E590A" w:rsidP="00E30DA7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 besedo:</w:t>
            </w:r>
          </w:p>
        </w:tc>
        <w:tc>
          <w:tcPr>
            <w:tcW w:w="6771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DAEEF3" w:fill="auto"/>
            <w:vAlign w:val="center"/>
          </w:tcPr>
          <w:p w14:paraId="6F2E8EA7" w14:textId="77777777" w:rsidR="007E590A" w:rsidRPr="005834FA" w:rsidRDefault="007E590A" w:rsidP="00E30DA7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772769E" w14:textId="77777777" w:rsidR="00A145E5" w:rsidRPr="005834FA" w:rsidRDefault="00A145E5" w:rsidP="00A145E5">
      <w:pPr>
        <w:tabs>
          <w:tab w:val="left" w:pos="8220"/>
        </w:tabs>
        <w:spacing w:line="276" w:lineRule="auto"/>
        <w:rPr>
          <w:rFonts w:ascii="Arial" w:hAnsi="Arial" w:cs="Arial"/>
          <w:b/>
          <w:sz w:val="20"/>
          <w:szCs w:val="20"/>
        </w:rPr>
      </w:pPr>
    </w:p>
    <w:p w14:paraId="4772769F" w14:textId="77777777" w:rsidR="00A145E5" w:rsidRPr="00A02DAF" w:rsidRDefault="00A145E5" w:rsidP="00A02DAF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bookmarkStart w:id="0" w:name="_Hlk512372950"/>
      <w:bookmarkStart w:id="1" w:name="_Hlk512372998"/>
      <w:r w:rsidRPr="00A02DAF">
        <w:rPr>
          <w:rFonts w:ascii="Arial" w:hAnsi="Arial" w:cs="Arial"/>
          <w:b/>
          <w:sz w:val="20"/>
          <w:szCs w:val="20"/>
        </w:rPr>
        <w:t>Veljavnost ponudbe:</w:t>
      </w:r>
      <w:r w:rsidR="00A02DAF" w:rsidRPr="00A02DAF">
        <w:rPr>
          <w:rFonts w:ascii="Arial" w:hAnsi="Arial" w:cs="Arial"/>
          <w:b/>
          <w:sz w:val="20"/>
          <w:szCs w:val="20"/>
        </w:rPr>
        <w:t xml:space="preserve"> </w:t>
      </w:r>
      <w:bookmarkEnd w:id="0"/>
      <w:r w:rsidRPr="00A02DAF">
        <w:rPr>
          <w:rFonts w:ascii="Arial" w:hAnsi="Arial" w:cs="Arial"/>
          <w:sz w:val="20"/>
          <w:szCs w:val="20"/>
        </w:rPr>
        <w:t>90 dni od datuma odpiranj</w:t>
      </w:r>
      <w:r w:rsidR="00E30DA7">
        <w:rPr>
          <w:rFonts w:ascii="Arial" w:hAnsi="Arial" w:cs="Arial"/>
          <w:sz w:val="20"/>
          <w:szCs w:val="20"/>
        </w:rPr>
        <w:t>a</w:t>
      </w:r>
      <w:r w:rsidRPr="00A02DAF">
        <w:rPr>
          <w:rFonts w:ascii="Arial" w:hAnsi="Arial" w:cs="Arial"/>
          <w:sz w:val="20"/>
          <w:szCs w:val="20"/>
        </w:rPr>
        <w:t xml:space="preserve"> ponudb.</w:t>
      </w:r>
    </w:p>
    <w:bookmarkEnd w:id="1"/>
    <w:p w14:paraId="477276A0" w14:textId="77777777" w:rsidR="00A145E5" w:rsidRDefault="00A145E5" w:rsidP="00A145E5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77276A3" w14:textId="77777777" w:rsidR="00E30DA7" w:rsidRDefault="00E30DA7" w:rsidP="00A145E5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45B5E0D" w14:textId="77777777" w:rsidR="007E590A" w:rsidRPr="005834FA" w:rsidRDefault="007E590A" w:rsidP="00A145E5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662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3544"/>
        <w:gridCol w:w="4133"/>
      </w:tblGrid>
      <w:tr w:rsidR="0003204C" w:rsidRPr="005834FA" w14:paraId="477276A7" w14:textId="77777777" w:rsidTr="007E590A">
        <w:trPr>
          <w:trHeight w:val="39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6A4" w14:textId="77777777" w:rsidR="0003204C" w:rsidRPr="005834FA" w:rsidRDefault="0003204C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6A5" w14:textId="77777777" w:rsidR="0003204C" w:rsidRPr="005834FA" w:rsidRDefault="0003204C" w:rsidP="00B3755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41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6A6" w14:textId="77777777" w:rsidR="0003204C" w:rsidRPr="005834FA" w:rsidRDefault="0003204C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</w:tr>
      <w:tr w:rsidR="0003204C" w:rsidRPr="005834FA" w14:paraId="477276AB" w14:textId="77777777" w:rsidTr="007E590A">
        <w:trPr>
          <w:trHeight w:val="39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7276A8" w14:textId="77777777" w:rsidR="0003204C" w:rsidRPr="005834FA" w:rsidRDefault="0003204C" w:rsidP="00B3755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6A9" w14:textId="77777777" w:rsidR="0003204C" w:rsidRPr="005834FA" w:rsidRDefault="0003204C" w:rsidP="00B3755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7276AA" w14:textId="77777777" w:rsidR="0003204C" w:rsidRPr="005834FA" w:rsidRDefault="0003204C" w:rsidP="00B3755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4C" w:rsidRPr="005834FA" w14:paraId="477276AF" w14:textId="77777777" w:rsidTr="007E590A">
        <w:trPr>
          <w:trHeight w:val="39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77276AC" w14:textId="77777777" w:rsidR="0003204C" w:rsidRPr="005834FA" w:rsidRDefault="0003204C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6AD" w14:textId="77777777" w:rsidR="0003204C" w:rsidRPr="005834FA" w:rsidRDefault="0003204C" w:rsidP="001750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77276AE" w14:textId="77777777" w:rsidR="0003204C" w:rsidRPr="005834FA" w:rsidRDefault="0003204C" w:rsidP="00175034">
            <w:pPr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</w:tr>
      <w:tr w:rsidR="0003204C" w:rsidRPr="005834FA" w14:paraId="477276B3" w14:textId="77777777" w:rsidTr="007E590A">
        <w:trPr>
          <w:trHeight w:val="39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6B0" w14:textId="77777777" w:rsidR="0003204C" w:rsidRPr="005834FA" w:rsidRDefault="0003204C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6B1" w14:textId="77777777" w:rsidR="0003204C" w:rsidRPr="005834FA" w:rsidRDefault="0003204C" w:rsidP="001750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nil"/>
            </w:tcBorders>
            <w:shd w:val="clear" w:color="auto" w:fill="auto"/>
            <w:vAlign w:val="bottom"/>
          </w:tcPr>
          <w:p w14:paraId="477276B2" w14:textId="77777777" w:rsidR="0003204C" w:rsidRPr="005834FA" w:rsidRDefault="0003204C" w:rsidP="001750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7276B4" w14:textId="77777777" w:rsidR="00A145E5" w:rsidRPr="005834FA" w:rsidRDefault="00A145E5" w:rsidP="00A145E5">
      <w:pPr>
        <w:ind w:left="720"/>
        <w:contextualSpacing/>
        <w:jc w:val="right"/>
        <w:rPr>
          <w:rFonts w:ascii="Arial" w:hAnsi="Arial" w:cs="Arial"/>
          <w:sz w:val="20"/>
          <w:szCs w:val="20"/>
        </w:rPr>
      </w:pPr>
      <w:r w:rsidRPr="005834FA">
        <w:rPr>
          <w:rFonts w:ascii="Arial" w:hAnsi="Arial" w:cs="Arial"/>
          <w:b/>
          <w:sz w:val="20"/>
          <w:szCs w:val="20"/>
        </w:rPr>
        <w:br w:type="page"/>
      </w:r>
      <w:r w:rsidRPr="005834FA"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  <w:lastRenderedPageBreak/>
        <w:t>OBR-2a</w:t>
      </w:r>
    </w:p>
    <w:p w14:paraId="477276B5" w14:textId="77777777" w:rsidR="00A145E5" w:rsidRPr="005834FA" w:rsidRDefault="00A145E5" w:rsidP="006D0A34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4144DB66" w14:textId="77777777" w:rsidR="00A154C8" w:rsidRPr="005834FA" w:rsidRDefault="00A154C8" w:rsidP="00A154C8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center"/>
        <w:rPr>
          <w:rFonts w:ascii="Arial" w:hAnsi="Arial" w:cs="Arial"/>
          <w:b/>
          <w:sz w:val="20"/>
          <w:szCs w:val="20"/>
        </w:rPr>
      </w:pPr>
      <w:r w:rsidRPr="005834FA">
        <w:rPr>
          <w:rFonts w:ascii="Arial" w:hAnsi="Arial" w:cs="Arial"/>
          <w:b/>
          <w:sz w:val="20"/>
          <w:szCs w:val="20"/>
        </w:rPr>
        <w:t>SEZNAM REFERENC</w:t>
      </w:r>
    </w:p>
    <w:p w14:paraId="09A1B81E" w14:textId="77777777" w:rsidR="00A154C8" w:rsidRPr="005834FA" w:rsidRDefault="00A154C8" w:rsidP="00A154C8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371"/>
      </w:tblGrid>
      <w:tr w:rsidR="00A154C8" w:rsidRPr="005834FA" w14:paraId="46CD9DE7" w14:textId="77777777" w:rsidTr="007E590A">
        <w:trPr>
          <w:trHeight w:val="510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210522" w14:textId="77777777" w:rsidR="00A154C8" w:rsidRPr="005834FA" w:rsidRDefault="00A154C8" w:rsidP="006C327D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Ponudnik:</w:t>
            </w:r>
          </w:p>
        </w:tc>
        <w:tc>
          <w:tcPr>
            <w:tcW w:w="7371" w:type="dxa"/>
            <w:shd w:val="clear" w:color="auto" w:fill="auto"/>
            <w:vAlign w:val="bottom"/>
          </w:tcPr>
          <w:p w14:paraId="39CE9F9A" w14:textId="77777777" w:rsidR="00A154C8" w:rsidRPr="005834FA" w:rsidRDefault="00A154C8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4C8" w:rsidRPr="005834FA" w14:paraId="4CDAC46E" w14:textId="77777777" w:rsidTr="007E590A">
        <w:trPr>
          <w:trHeight w:val="510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2F8148" w14:textId="77777777" w:rsidR="00A154C8" w:rsidRPr="005834FA" w:rsidRDefault="00A154C8" w:rsidP="006C327D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Naslov ponudnika:</w:t>
            </w:r>
          </w:p>
        </w:tc>
        <w:tc>
          <w:tcPr>
            <w:tcW w:w="7371" w:type="dxa"/>
            <w:shd w:val="clear" w:color="auto" w:fill="auto"/>
            <w:vAlign w:val="bottom"/>
          </w:tcPr>
          <w:p w14:paraId="0E7F833F" w14:textId="77777777" w:rsidR="00A154C8" w:rsidRPr="005834FA" w:rsidRDefault="00A154C8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AE80CE" w14:textId="77777777" w:rsidR="00A154C8" w:rsidRPr="005834FA" w:rsidRDefault="00A154C8" w:rsidP="00A154C8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64905EA9" w14:textId="77777777" w:rsidR="00A154C8" w:rsidRPr="005834FA" w:rsidRDefault="00A154C8" w:rsidP="00A154C8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834FA">
        <w:rPr>
          <w:rFonts w:ascii="Arial" w:eastAsia="Calibri" w:hAnsi="Arial" w:cs="Arial"/>
          <w:sz w:val="20"/>
          <w:szCs w:val="20"/>
          <w:lang w:eastAsia="en-US"/>
        </w:rPr>
        <w:t xml:space="preserve">Izjavljamo, da smo v zadnjih </w:t>
      </w:r>
      <w:r>
        <w:rPr>
          <w:rFonts w:ascii="Arial" w:eastAsia="Calibri" w:hAnsi="Arial" w:cs="Arial"/>
          <w:sz w:val="20"/>
          <w:szCs w:val="20"/>
          <w:lang w:eastAsia="en-US"/>
        </w:rPr>
        <w:t>petih</w:t>
      </w:r>
      <w:r w:rsidRPr="005834FA">
        <w:rPr>
          <w:rFonts w:ascii="Arial" w:eastAsia="Calibri" w:hAnsi="Arial" w:cs="Arial"/>
          <w:sz w:val="20"/>
          <w:szCs w:val="20"/>
          <w:lang w:eastAsia="en-US"/>
        </w:rPr>
        <w:t xml:space="preserve"> letih pred iztekom roka za oddajo ponudbe za javno naročilo </w:t>
      </w:r>
    </w:p>
    <w:p w14:paraId="118C751B" w14:textId="77777777" w:rsidR="00A154C8" w:rsidRPr="005834FA" w:rsidRDefault="00A154C8" w:rsidP="00A154C8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DF8FFEF" w14:textId="277AD1B4" w:rsidR="00B46BE3" w:rsidRDefault="00B46BE3" w:rsidP="00B46BE3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E0C75">
        <w:rPr>
          <w:rFonts w:ascii="Arial" w:hAnsi="Arial" w:cs="Arial"/>
          <w:b/>
          <w:sz w:val="20"/>
          <w:szCs w:val="20"/>
        </w:rPr>
        <w:t>»</w:t>
      </w:r>
      <w:r>
        <w:rPr>
          <w:rFonts w:ascii="Arial" w:hAnsi="Arial" w:cs="Arial"/>
          <w:b/>
          <w:sz w:val="20"/>
          <w:szCs w:val="20"/>
        </w:rPr>
        <w:t xml:space="preserve">NOVOGRADNJA VRTCA </w:t>
      </w:r>
      <w:r w:rsidR="006143EF">
        <w:rPr>
          <w:rFonts w:ascii="Arial" w:hAnsi="Arial" w:cs="Arial"/>
          <w:b/>
          <w:sz w:val="20"/>
          <w:szCs w:val="20"/>
        </w:rPr>
        <w:t>KRKINE LUČ</w:t>
      </w:r>
      <w:r w:rsidR="00955418">
        <w:rPr>
          <w:rFonts w:ascii="Arial" w:hAnsi="Arial" w:cs="Arial"/>
          <w:b/>
          <w:sz w:val="20"/>
          <w:szCs w:val="20"/>
        </w:rPr>
        <w:t>KE V VAVTI</w:t>
      </w:r>
      <w:r>
        <w:rPr>
          <w:rFonts w:ascii="Arial" w:hAnsi="Arial" w:cs="Arial"/>
          <w:b/>
          <w:sz w:val="20"/>
          <w:szCs w:val="20"/>
        </w:rPr>
        <w:t xml:space="preserve"> VAS</w:t>
      </w:r>
      <w:r w:rsidR="00955418">
        <w:rPr>
          <w:rFonts w:ascii="Arial" w:hAnsi="Arial" w:cs="Arial"/>
          <w:b/>
          <w:sz w:val="20"/>
          <w:szCs w:val="20"/>
        </w:rPr>
        <w:t>I</w:t>
      </w:r>
      <w:r w:rsidRPr="00DE0C75">
        <w:rPr>
          <w:rFonts w:ascii="Arial" w:hAnsi="Arial" w:cs="Arial"/>
          <w:b/>
          <w:sz w:val="20"/>
          <w:szCs w:val="20"/>
        </w:rPr>
        <w:t>«</w:t>
      </w:r>
    </w:p>
    <w:p w14:paraId="308C2990" w14:textId="77777777" w:rsidR="00A154C8" w:rsidRPr="005834FA" w:rsidRDefault="00A154C8" w:rsidP="00A154C8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C23576D" w14:textId="77777777" w:rsidR="00A154C8" w:rsidRPr="005834FA" w:rsidRDefault="00A154C8" w:rsidP="00A154C8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834FA">
        <w:rPr>
          <w:rFonts w:ascii="Arial" w:eastAsia="Calibri" w:hAnsi="Arial" w:cs="Arial"/>
          <w:sz w:val="20"/>
          <w:szCs w:val="20"/>
          <w:lang w:eastAsia="en-US"/>
        </w:rPr>
        <w:t>za spodaj navedene naročnike izvedli dela, ki so istovrstna predmetu javnega naročila in katerih vrednost znaša:</w:t>
      </w:r>
    </w:p>
    <w:p w14:paraId="4CBB3543" w14:textId="77777777" w:rsidR="00A154C8" w:rsidRPr="005834FA" w:rsidRDefault="00A154C8" w:rsidP="00A154C8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3402"/>
        <w:gridCol w:w="1134"/>
        <w:gridCol w:w="1275"/>
        <w:gridCol w:w="1706"/>
      </w:tblGrid>
      <w:tr w:rsidR="0039280C" w:rsidRPr="005834FA" w14:paraId="6CA9226D" w14:textId="77777777" w:rsidTr="0039280C">
        <w:trPr>
          <w:trHeight w:val="548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9E0710E" w14:textId="05511687" w:rsidR="0039280C" w:rsidRPr="0039280C" w:rsidRDefault="0039280C" w:rsidP="00955418">
            <w:pPr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39280C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Naročnik</w:t>
            </w:r>
            <w:r w:rsidR="00572660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955418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/</w:t>
            </w:r>
            <w:r w:rsidR="00572660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955418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investitor</w:t>
            </w:r>
            <w:r w:rsidRPr="0039280C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44F72EEB" w14:textId="66DFF79D" w:rsidR="0039280C" w:rsidRPr="0039280C" w:rsidRDefault="00955418" w:rsidP="00955418">
            <w:pPr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referenčnega objekta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2B7C4D7" w14:textId="77777777" w:rsidR="0039280C" w:rsidRPr="0039280C" w:rsidRDefault="0039280C" w:rsidP="00955418">
            <w:pPr>
              <w:spacing w:line="276" w:lineRule="auto"/>
              <w:ind w:left="33" w:hanging="33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39280C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Predmet referenčnega posla</w:t>
            </w:r>
          </w:p>
          <w:p w14:paraId="59CFD692" w14:textId="2DCC7A65" w:rsidR="0039280C" w:rsidRPr="0039280C" w:rsidRDefault="0039280C" w:rsidP="00955418">
            <w:pPr>
              <w:spacing w:line="276" w:lineRule="auto"/>
              <w:ind w:left="33" w:hanging="33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39280C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(kratek opis):</w:t>
            </w:r>
          </w:p>
        </w:tc>
        <w:tc>
          <w:tcPr>
            <w:tcW w:w="1134" w:type="dxa"/>
            <w:vAlign w:val="center"/>
          </w:tcPr>
          <w:p w14:paraId="448191CF" w14:textId="25F1847C" w:rsidR="0039280C" w:rsidRPr="0039280C" w:rsidRDefault="0039280C" w:rsidP="00955418">
            <w:pPr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39280C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Klasifik</w:t>
            </w:r>
            <w:r w:rsidR="00955418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a</w:t>
            </w:r>
            <w:r w:rsidRPr="0039280C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c</w:t>
            </w:r>
            <w:proofErr w:type="spellEnd"/>
            <w:r w:rsidRPr="0039280C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.</w:t>
            </w:r>
            <w:r w:rsidR="00955418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 oznaka objekta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6779C8" w14:textId="734FC11C" w:rsidR="0039280C" w:rsidRPr="0039280C" w:rsidRDefault="0039280C" w:rsidP="00955418">
            <w:pPr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39280C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Datum dokončanja </w:t>
            </w:r>
            <w:r w:rsidR="00955418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objekta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51E371A3" w14:textId="07AB31AA" w:rsidR="00955418" w:rsidRDefault="0039280C" w:rsidP="00955418">
            <w:pPr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39280C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Vrednost</w:t>
            </w:r>
          </w:p>
          <w:p w14:paraId="487C8939" w14:textId="1D8B64EA" w:rsidR="0039280C" w:rsidRPr="0039280C" w:rsidRDefault="00955418" w:rsidP="00955418">
            <w:pPr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objekta                (v € brez DDV)</w:t>
            </w:r>
          </w:p>
        </w:tc>
      </w:tr>
      <w:tr w:rsidR="0039280C" w:rsidRPr="005834FA" w14:paraId="1EFBB7B5" w14:textId="77777777" w:rsidTr="0039280C">
        <w:trPr>
          <w:trHeight w:val="794"/>
          <w:jc w:val="center"/>
        </w:trPr>
        <w:tc>
          <w:tcPr>
            <w:tcW w:w="2122" w:type="dxa"/>
            <w:vAlign w:val="center"/>
          </w:tcPr>
          <w:p w14:paraId="2F9A9DD2" w14:textId="7ECFBDF8" w:rsidR="0039280C" w:rsidRPr="0039280C" w:rsidRDefault="0039280C" w:rsidP="006143EF">
            <w:pPr>
              <w:spacing w:line="276" w:lineRule="auto"/>
              <w:ind w:left="-113" w:firstLine="113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vAlign w:val="center"/>
          </w:tcPr>
          <w:p w14:paraId="59A53C42" w14:textId="77777777" w:rsidR="0039280C" w:rsidRPr="0039280C" w:rsidRDefault="0039280C" w:rsidP="006143EF">
            <w:pPr>
              <w:spacing w:line="276" w:lineRule="auto"/>
              <w:ind w:left="-113" w:firstLine="113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1FAEF87C" w14:textId="77777777" w:rsidR="0039280C" w:rsidRPr="0039280C" w:rsidRDefault="0039280C" w:rsidP="006143EF">
            <w:pPr>
              <w:spacing w:line="276" w:lineRule="auto"/>
              <w:ind w:left="-113" w:firstLine="113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330587F2" w14:textId="39C3981A" w:rsidR="0039280C" w:rsidRPr="0039280C" w:rsidRDefault="0039280C" w:rsidP="006143EF">
            <w:pPr>
              <w:spacing w:line="276" w:lineRule="auto"/>
              <w:ind w:left="-113" w:firstLine="113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6" w:type="dxa"/>
            <w:vAlign w:val="center"/>
          </w:tcPr>
          <w:p w14:paraId="763D0BD4" w14:textId="77777777" w:rsidR="0039280C" w:rsidRPr="0039280C" w:rsidRDefault="0039280C" w:rsidP="006143EF">
            <w:pPr>
              <w:spacing w:line="276" w:lineRule="auto"/>
              <w:ind w:left="-113" w:firstLine="113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9280C" w:rsidRPr="005834FA" w14:paraId="4BE41779" w14:textId="77777777" w:rsidTr="0039280C">
        <w:trPr>
          <w:trHeight w:val="794"/>
          <w:jc w:val="center"/>
        </w:trPr>
        <w:tc>
          <w:tcPr>
            <w:tcW w:w="2122" w:type="dxa"/>
            <w:vAlign w:val="center"/>
          </w:tcPr>
          <w:p w14:paraId="39C35F9D" w14:textId="77777777" w:rsidR="0039280C" w:rsidRPr="0039280C" w:rsidRDefault="0039280C" w:rsidP="006143EF">
            <w:pPr>
              <w:spacing w:line="276" w:lineRule="auto"/>
              <w:ind w:left="-113" w:firstLine="113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vAlign w:val="center"/>
          </w:tcPr>
          <w:p w14:paraId="1737E11B" w14:textId="77777777" w:rsidR="0039280C" w:rsidRPr="0039280C" w:rsidRDefault="0039280C" w:rsidP="006143EF">
            <w:pPr>
              <w:spacing w:line="276" w:lineRule="auto"/>
              <w:ind w:left="-113" w:firstLine="113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33A33871" w14:textId="77777777" w:rsidR="0039280C" w:rsidRPr="0039280C" w:rsidRDefault="0039280C" w:rsidP="006143EF">
            <w:pPr>
              <w:spacing w:line="276" w:lineRule="auto"/>
              <w:ind w:left="-113" w:firstLine="113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55C37ED5" w14:textId="167F7B20" w:rsidR="0039280C" w:rsidRPr="0039280C" w:rsidRDefault="0039280C" w:rsidP="006143EF">
            <w:pPr>
              <w:spacing w:line="276" w:lineRule="auto"/>
              <w:ind w:left="-113" w:firstLine="113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6" w:type="dxa"/>
            <w:vAlign w:val="center"/>
          </w:tcPr>
          <w:p w14:paraId="47E589CB" w14:textId="77777777" w:rsidR="0039280C" w:rsidRPr="0039280C" w:rsidRDefault="0039280C" w:rsidP="006143EF">
            <w:pPr>
              <w:spacing w:line="276" w:lineRule="auto"/>
              <w:ind w:left="-113" w:firstLine="113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9280C" w:rsidRPr="005834FA" w14:paraId="03E8DDDC" w14:textId="77777777" w:rsidTr="0039280C">
        <w:trPr>
          <w:trHeight w:val="794"/>
          <w:jc w:val="center"/>
        </w:trPr>
        <w:tc>
          <w:tcPr>
            <w:tcW w:w="2122" w:type="dxa"/>
            <w:vAlign w:val="center"/>
          </w:tcPr>
          <w:p w14:paraId="086557EC" w14:textId="77777777" w:rsidR="0039280C" w:rsidRPr="0039280C" w:rsidRDefault="0039280C" w:rsidP="006143EF">
            <w:pPr>
              <w:spacing w:line="276" w:lineRule="auto"/>
              <w:ind w:left="-113" w:firstLine="113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vAlign w:val="center"/>
          </w:tcPr>
          <w:p w14:paraId="32EABFD8" w14:textId="77777777" w:rsidR="0039280C" w:rsidRPr="0039280C" w:rsidRDefault="0039280C" w:rsidP="006143EF">
            <w:pPr>
              <w:spacing w:line="276" w:lineRule="auto"/>
              <w:ind w:left="-113" w:firstLine="113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33580633" w14:textId="77777777" w:rsidR="0039280C" w:rsidRPr="0039280C" w:rsidRDefault="0039280C" w:rsidP="006143EF">
            <w:pPr>
              <w:spacing w:line="276" w:lineRule="auto"/>
              <w:ind w:left="-113" w:firstLine="113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72CE8367" w14:textId="17B91B46" w:rsidR="0039280C" w:rsidRPr="0039280C" w:rsidRDefault="0039280C" w:rsidP="006143EF">
            <w:pPr>
              <w:spacing w:line="276" w:lineRule="auto"/>
              <w:ind w:left="-113" w:firstLine="113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6" w:type="dxa"/>
            <w:vAlign w:val="center"/>
          </w:tcPr>
          <w:p w14:paraId="7794009F" w14:textId="77777777" w:rsidR="0039280C" w:rsidRPr="0039280C" w:rsidRDefault="0039280C" w:rsidP="006143EF">
            <w:pPr>
              <w:spacing w:line="276" w:lineRule="auto"/>
              <w:ind w:left="-113" w:firstLine="113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9280C" w:rsidRPr="005834FA" w14:paraId="1BCEEBB2" w14:textId="77777777" w:rsidTr="0039280C">
        <w:trPr>
          <w:trHeight w:val="794"/>
          <w:jc w:val="center"/>
        </w:trPr>
        <w:tc>
          <w:tcPr>
            <w:tcW w:w="2122" w:type="dxa"/>
            <w:vAlign w:val="center"/>
          </w:tcPr>
          <w:p w14:paraId="1793EB69" w14:textId="77777777" w:rsidR="0039280C" w:rsidRPr="0039280C" w:rsidRDefault="0039280C" w:rsidP="006143EF">
            <w:pPr>
              <w:spacing w:line="276" w:lineRule="auto"/>
              <w:ind w:left="-113" w:firstLine="113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vAlign w:val="center"/>
          </w:tcPr>
          <w:p w14:paraId="20BACE3F" w14:textId="77777777" w:rsidR="0039280C" w:rsidRPr="0039280C" w:rsidRDefault="0039280C" w:rsidP="006143EF">
            <w:pPr>
              <w:spacing w:line="276" w:lineRule="auto"/>
              <w:ind w:left="-113" w:firstLine="113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430D80D9" w14:textId="77777777" w:rsidR="0039280C" w:rsidRPr="0039280C" w:rsidRDefault="0039280C" w:rsidP="006143EF">
            <w:pPr>
              <w:spacing w:line="276" w:lineRule="auto"/>
              <w:ind w:left="-113" w:firstLine="113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39871C15" w14:textId="52F2AE17" w:rsidR="0039280C" w:rsidRPr="0039280C" w:rsidRDefault="0039280C" w:rsidP="006143EF">
            <w:pPr>
              <w:spacing w:line="276" w:lineRule="auto"/>
              <w:ind w:left="-113" w:firstLine="113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6" w:type="dxa"/>
            <w:vAlign w:val="center"/>
          </w:tcPr>
          <w:p w14:paraId="0F4D1943" w14:textId="77777777" w:rsidR="0039280C" w:rsidRPr="0039280C" w:rsidRDefault="0039280C" w:rsidP="006143EF">
            <w:pPr>
              <w:spacing w:line="276" w:lineRule="auto"/>
              <w:ind w:left="-113" w:firstLine="113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C34C2A9" w14:textId="77777777" w:rsidR="00A154C8" w:rsidRPr="005834FA" w:rsidRDefault="00A154C8" w:rsidP="00A154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173D2A1" w14:textId="77777777" w:rsidR="0039280C" w:rsidRDefault="0039280C" w:rsidP="0039280C">
      <w:pPr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F1CB3AC" w14:textId="7E7F287E" w:rsidR="00A154C8" w:rsidRPr="0039280C" w:rsidRDefault="0039280C" w:rsidP="0039280C">
      <w:pPr>
        <w:rPr>
          <w:rFonts w:ascii="Arial" w:eastAsia="Calibri" w:hAnsi="Arial" w:cs="Arial"/>
          <w:i/>
          <w:sz w:val="20"/>
          <w:szCs w:val="20"/>
          <w:lang w:eastAsia="en-US"/>
        </w:rPr>
      </w:pPr>
      <w:r w:rsidRPr="0039280C">
        <w:rPr>
          <w:rFonts w:ascii="Arial" w:eastAsia="Calibri" w:hAnsi="Arial" w:cs="Arial"/>
          <w:i/>
          <w:sz w:val="20"/>
          <w:szCs w:val="20"/>
          <w:lang w:eastAsia="en-US"/>
        </w:rPr>
        <w:t>Referenčni pogoj:</w:t>
      </w:r>
    </w:p>
    <w:p w14:paraId="4B25A513" w14:textId="0B8BD4DA" w:rsidR="00A154C8" w:rsidRPr="0039280C" w:rsidRDefault="0039280C" w:rsidP="00B15A56">
      <w:pPr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Ponudnik</w:t>
      </w:r>
      <w:r w:rsidRPr="0039280C">
        <w:rPr>
          <w:rFonts w:ascii="Arial" w:eastAsia="Calibri" w:hAnsi="Arial" w:cs="Arial"/>
          <w:i/>
          <w:sz w:val="20"/>
          <w:szCs w:val="20"/>
          <w:lang w:eastAsia="en-US"/>
        </w:rPr>
        <w:t xml:space="preserve"> mora izkazati, da je v 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zadnjih </w:t>
      </w:r>
      <w:r w:rsidR="00572660">
        <w:rPr>
          <w:rFonts w:ascii="Arial" w:eastAsia="Calibri" w:hAnsi="Arial" w:cs="Arial"/>
          <w:i/>
          <w:sz w:val="20"/>
          <w:szCs w:val="20"/>
          <w:lang w:eastAsia="en-US"/>
        </w:rPr>
        <w:t>s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e</w:t>
      </w:r>
      <w:r w:rsidR="00572660">
        <w:rPr>
          <w:rFonts w:ascii="Arial" w:eastAsia="Calibri" w:hAnsi="Arial" w:cs="Arial"/>
          <w:i/>
          <w:sz w:val="20"/>
          <w:szCs w:val="20"/>
          <w:lang w:eastAsia="en-US"/>
        </w:rPr>
        <w:t>dm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ih letih pred oddajo ponudbe za predmetno javno naročilo </w:t>
      </w:r>
      <w:r w:rsidRPr="0039280C">
        <w:rPr>
          <w:rFonts w:ascii="Arial" w:eastAsia="Calibri" w:hAnsi="Arial" w:cs="Arial"/>
          <w:i/>
          <w:sz w:val="20"/>
          <w:szCs w:val="20"/>
          <w:lang w:eastAsia="en-US"/>
        </w:rPr>
        <w:t>kvalitetno, strokovno</w:t>
      </w:r>
      <w:r w:rsidR="00B15A56">
        <w:rPr>
          <w:rFonts w:ascii="Arial" w:eastAsia="Calibri" w:hAnsi="Arial" w:cs="Arial"/>
          <w:i/>
          <w:sz w:val="20"/>
          <w:szCs w:val="20"/>
          <w:lang w:eastAsia="en-US"/>
        </w:rPr>
        <w:t xml:space="preserve"> ter v skladu s pogodbenimi določili uspešno zaključil vsaj </w:t>
      </w:r>
      <w:r w:rsidR="001926E8">
        <w:rPr>
          <w:rFonts w:ascii="Arial" w:eastAsia="Calibri" w:hAnsi="Arial" w:cs="Arial"/>
          <w:i/>
          <w:sz w:val="20"/>
          <w:szCs w:val="20"/>
          <w:lang w:eastAsia="en-US"/>
        </w:rPr>
        <w:t>en</w:t>
      </w:r>
      <w:r w:rsidR="00B15A56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9280C">
        <w:rPr>
          <w:rFonts w:ascii="Arial" w:eastAsia="Calibri" w:hAnsi="Arial" w:cs="Arial"/>
          <w:i/>
          <w:sz w:val="20"/>
          <w:szCs w:val="20"/>
          <w:lang w:eastAsia="en-US"/>
        </w:rPr>
        <w:t xml:space="preserve">objekt </w:t>
      </w:r>
      <w:r w:rsidR="001926E8">
        <w:rPr>
          <w:rFonts w:ascii="Arial" w:eastAsia="Calibri" w:hAnsi="Arial" w:cs="Arial"/>
          <w:i/>
          <w:sz w:val="20"/>
          <w:szCs w:val="20"/>
          <w:lang w:eastAsia="en-US"/>
        </w:rPr>
        <w:t xml:space="preserve">(lahko tudi več) </w:t>
      </w:r>
      <w:r w:rsidRPr="0039280C">
        <w:rPr>
          <w:rFonts w:ascii="Arial" w:eastAsia="Calibri" w:hAnsi="Arial" w:cs="Arial"/>
          <w:i/>
          <w:sz w:val="20"/>
          <w:szCs w:val="20"/>
          <w:lang w:eastAsia="en-US"/>
        </w:rPr>
        <w:t>s klasifikacijsko oznako CC-SI 126</w:t>
      </w:r>
      <w:r w:rsidR="001926E8">
        <w:rPr>
          <w:rFonts w:ascii="Arial" w:eastAsia="Calibri" w:hAnsi="Arial" w:cs="Arial"/>
          <w:i/>
          <w:sz w:val="20"/>
          <w:szCs w:val="20"/>
          <w:lang w:eastAsia="en-US"/>
        </w:rPr>
        <w:t>xx</w:t>
      </w:r>
      <w:r w:rsidRPr="0039280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1926E8">
        <w:rPr>
          <w:rFonts w:ascii="Arial" w:eastAsia="Calibri" w:hAnsi="Arial" w:cs="Arial"/>
          <w:i/>
          <w:sz w:val="20"/>
          <w:szCs w:val="20"/>
          <w:lang w:eastAsia="en-US"/>
        </w:rPr>
        <w:t xml:space="preserve">- </w:t>
      </w:r>
      <w:r w:rsidRPr="0039280C">
        <w:rPr>
          <w:rFonts w:ascii="Arial" w:eastAsia="Calibri" w:hAnsi="Arial" w:cs="Arial"/>
          <w:i/>
          <w:sz w:val="20"/>
          <w:szCs w:val="20"/>
          <w:lang w:eastAsia="en-US"/>
        </w:rPr>
        <w:t>Sta</w:t>
      </w:r>
      <w:r w:rsidR="00B15A56">
        <w:rPr>
          <w:rFonts w:ascii="Arial" w:eastAsia="Calibri" w:hAnsi="Arial" w:cs="Arial"/>
          <w:i/>
          <w:sz w:val="20"/>
          <w:szCs w:val="20"/>
          <w:lang w:eastAsia="en-US"/>
        </w:rPr>
        <w:t>vbe splošnega družbenega pomena</w:t>
      </w:r>
      <w:r w:rsidR="001926E8"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Pr="0039280C">
        <w:rPr>
          <w:rFonts w:ascii="Arial" w:eastAsia="Calibri" w:hAnsi="Arial" w:cs="Arial"/>
          <w:i/>
          <w:sz w:val="20"/>
          <w:szCs w:val="20"/>
          <w:lang w:eastAsia="en-US"/>
        </w:rPr>
        <w:t xml:space="preserve"> v vrednosti najmanj </w:t>
      </w:r>
      <w:r w:rsidR="00572660">
        <w:rPr>
          <w:rFonts w:ascii="Arial" w:eastAsia="Calibri" w:hAnsi="Arial" w:cs="Arial"/>
          <w:i/>
          <w:sz w:val="20"/>
          <w:szCs w:val="20"/>
          <w:lang w:eastAsia="en-US"/>
        </w:rPr>
        <w:t>2</w:t>
      </w:r>
      <w:r w:rsidRPr="00955418">
        <w:rPr>
          <w:rFonts w:ascii="Arial" w:eastAsia="Calibri" w:hAnsi="Arial" w:cs="Arial"/>
          <w:i/>
          <w:sz w:val="20"/>
          <w:szCs w:val="20"/>
          <w:lang w:eastAsia="en-US"/>
        </w:rPr>
        <w:t>.</w:t>
      </w:r>
      <w:r w:rsidR="00572660">
        <w:rPr>
          <w:rFonts w:ascii="Arial" w:eastAsia="Calibri" w:hAnsi="Arial" w:cs="Arial"/>
          <w:i/>
          <w:sz w:val="20"/>
          <w:szCs w:val="20"/>
          <w:lang w:eastAsia="en-US"/>
        </w:rPr>
        <w:t>5</w:t>
      </w:r>
      <w:r w:rsidRPr="00955418">
        <w:rPr>
          <w:rFonts w:ascii="Arial" w:eastAsia="Calibri" w:hAnsi="Arial" w:cs="Arial"/>
          <w:i/>
          <w:sz w:val="20"/>
          <w:szCs w:val="20"/>
          <w:lang w:eastAsia="en-US"/>
        </w:rPr>
        <w:t>00.000</w:t>
      </w:r>
      <w:r w:rsidR="00B15A56" w:rsidRPr="00955418">
        <w:rPr>
          <w:rFonts w:ascii="Arial" w:eastAsia="Calibri" w:hAnsi="Arial" w:cs="Arial"/>
          <w:i/>
          <w:sz w:val="20"/>
          <w:szCs w:val="20"/>
          <w:lang w:eastAsia="en-US"/>
        </w:rPr>
        <w:t>,00</w:t>
      </w:r>
      <w:r w:rsidRPr="00955418">
        <w:rPr>
          <w:rFonts w:ascii="Arial" w:eastAsia="Calibri" w:hAnsi="Arial" w:cs="Arial"/>
          <w:i/>
          <w:sz w:val="20"/>
          <w:szCs w:val="20"/>
          <w:lang w:eastAsia="en-US"/>
        </w:rPr>
        <w:t xml:space="preserve"> EUR brez DDV.</w:t>
      </w:r>
    </w:p>
    <w:p w14:paraId="7E3AB0B3" w14:textId="77777777" w:rsidR="00A154C8" w:rsidRPr="0039280C" w:rsidRDefault="00A154C8" w:rsidP="0039280C">
      <w:pPr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56DF143" w14:textId="77777777" w:rsidR="00A154C8" w:rsidRPr="005834FA" w:rsidRDefault="00A154C8" w:rsidP="00A154C8">
      <w:pPr>
        <w:rPr>
          <w:rFonts w:ascii="Arial" w:eastAsia="Calibri" w:hAnsi="Arial" w:cs="Arial"/>
          <w:i/>
          <w:sz w:val="20"/>
          <w:szCs w:val="20"/>
          <w:lang w:eastAsia="en-US"/>
        </w:rPr>
      </w:pPr>
      <w:r w:rsidRPr="005834FA">
        <w:rPr>
          <w:rFonts w:ascii="Arial" w:eastAsia="Calibri" w:hAnsi="Arial" w:cs="Arial"/>
          <w:i/>
          <w:sz w:val="20"/>
          <w:szCs w:val="20"/>
          <w:lang w:eastAsia="en-US"/>
        </w:rPr>
        <w:t xml:space="preserve">Opomba: </w:t>
      </w:r>
    </w:p>
    <w:p w14:paraId="55CD638A" w14:textId="1DE60DF2" w:rsidR="00A154C8" w:rsidRPr="005834FA" w:rsidRDefault="0000330F" w:rsidP="00A154C8">
      <w:pPr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Skupaj s</w:t>
      </w:r>
      <w:r w:rsidR="00A154C8" w:rsidRPr="005834FA">
        <w:rPr>
          <w:rFonts w:ascii="Arial" w:eastAsia="Calibri" w:hAnsi="Arial" w:cs="Arial"/>
          <w:i/>
          <w:sz w:val="20"/>
          <w:szCs w:val="20"/>
          <w:lang w:eastAsia="en-US"/>
        </w:rPr>
        <w:t xml:space="preserve"> tem obrazcem je potrebno priložiti referenčna potrdila o </w:t>
      </w:r>
      <w:r w:rsidR="00672ACE">
        <w:rPr>
          <w:rFonts w:ascii="Arial" w:eastAsia="Calibri" w:hAnsi="Arial" w:cs="Arial"/>
          <w:i/>
          <w:sz w:val="20"/>
          <w:szCs w:val="20"/>
          <w:lang w:eastAsia="en-US"/>
        </w:rPr>
        <w:t>uspešno</w:t>
      </w:r>
      <w:r w:rsidR="00A154C8" w:rsidRPr="005834FA">
        <w:rPr>
          <w:rFonts w:ascii="Arial" w:eastAsia="Calibri" w:hAnsi="Arial" w:cs="Arial"/>
          <w:i/>
          <w:sz w:val="20"/>
          <w:szCs w:val="20"/>
          <w:lang w:eastAsia="en-US"/>
        </w:rPr>
        <w:t xml:space="preserve"> opravljenih delih (OBR-</w:t>
      </w:r>
      <w:r w:rsidR="00672ACE">
        <w:rPr>
          <w:rFonts w:ascii="Arial" w:eastAsia="Calibri" w:hAnsi="Arial" w:cs="Arial"/>
          <w:i/>
          <w:sz w:val="20"/>
          <w:szCs w:val="20"/>
          <w:lang w:eastAsia="en-US"/>
        </w:rPr>
        <w:t>2</w:t>
      </w:r>
      <w:r w:rsidR="00A154C8" w:rsidRPr="005834FA">
        <w:rPr>
          <w:rFonts w:ascii="Arial" w:eastAsia="Calibri" w:hAnsi="Arial" w:cs="Arial"/>
          <w:i/>
          <w:sz w:val="20"/>
          <w:szCs w:val="20"/>
          <w:lang w:eastAsia="en-US"/>
        </w:rPr>
        <w:t>b</w:t>
      </w:r>
      <w:r w:rsidR="00672ACE">
        <w:rPr>
          <w:rFonts w:ascii="Arial" w:eastAsia="Calibri" w:hAnsi="Arial" w:cs="Arial"/>
          <w:i/>
          <w:sz w:val="20"/>
          <w:szCs w:val="20"/>
          <w:lang w:eastAsia="en-US"/>
        </w:rPr>
        <w:t xml:space="preserve"> Referenčno</w:t>
      </w:r>
      <w:r w:rsidR="00615E03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672ACE">
        <w:rPr>
          <w:rFonts w:ascii="Arial" w:eastAsia="Calibri" w:hAnsi="Arial" w:cs="Arial"/>
          <w:i/>
          <w:sz w:val="20"/>
          <w:szCs w:val="20"/>
          <w:lang w:eastAsia="en-US"/>
        </w:rPr>
        <w:t>potrdilo)</w:t>
      </w:r>
      <w:r w:rsidR="00A154C8" w:rsidRPr="005834FA">
        <w:rPr>
          <w:rFonts w:ascii="Arial" w:eastAsia="Calibri" w:hAnsi="Arial" w:cs="Arial"/>
          <w:i/>
          <w:sz w:val="20"/>
          <w:szCs w:val="20"/>
          <w:lang w:eastAsia="en-US"/>
        </w:rPr>
        <w:t xml:space="preserve"> za navedena predhodno izvedena dela na primerljivih objektih.</w:t>
      </w:r>
    </w:p>
    <w:p w14:paraId="43709AEC" w14:textId="77777777" w:rsidR="00A154C8" w:rsidRDefault="00A154C8" w:rsidP="00A154C8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22A14334" w14:textId="77777777" w:rsidR="00B15A56" w:rsidRDefault="00B15A56" w:rsidP="00A154C8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1C455C99" w14:textId="77777777" w:rsidR="00A154C8" w:rsidRPr="005834FA" w:rsidRDefault="00A154C8" w:rsidP="00A154C8">
      <w:pPr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662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402"/>
        <w:gridCol w:w="4133"/>
      </w:tblGrid>
      <w:tr w:rsidR="00A154C8" w:rsidRPr="005834FA" w14:paraId="6192B82C" w14:textId="77777777" w:rsidTr="007E590A">
        <w:trPr>
          <w:trHeight w:val="397"/>
        </w:trPr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E1A19" w14:textId="77777777" w:rsidR="00A154C8" w:rsidRPr="005834FA" w:rsidRDefault="00A154C8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BF39E" w14:textId="77777777" w:rsidR="00A154C8" w:rsidRPr="005834FA" w:rsidRDefault="00A154C8" w:rsidP="006C327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41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FDD9A0" w14:textId="77777777" w:rsidR="00A154C8" w:rsidRPr="005834FA" w:rsidRDefault="00A154C8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</w:tr>
      <w:tr w:rsidR="00AD1FF0" w:rsidRPr="005834FA" w14:paraId="558F09A9" w14:textId="77777777" w:rsidTr="007E590A">
        <w:trPr>
          <w:trHeight w:val="397"/>
        </w:trPr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B0634C" w14:textId="77777777" w:rsidR="00AD1FF0" w:rsidRPr="005834FA" w:rsidRDefault="00AD1FF0" w:rsidP="00AD1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DE495B" w14:textId="77777777" w:rsidR="00AD1FF0" w:rsidRPr="005834FA" w:rsidRDefault="00AD1FF0" w:rsidP="00AD1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B0ED5F" w14:textId="77777777" w:rsidR="00AD1FF0" w:rsidRPr="005834FA" w:rsidRDefault="00AD1FF0" w:rsidP="00AD1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4C8" w:rsidRPr="005834FA" w14:paraId="1885C250" w14:textId="77777777" w:rsidTr="007E590A">
        <w:trPr>
          <w:trHeight w:val="397"/>
        </w:trPr>
        <w:tc>
          <w:tcPr>
            <w:tcW w:w="212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72826A" w14:textId="77777777" w:rsidR="00A154C8" w:rsidRPr="005834FA" w:rsidRDefault="00A154C8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21D89" w14:textId="77777777" w:rsidR="00A154C8" w:rsidRPr="005834FA" w:rsidRDefault="00A154C8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33E285" w14:textId="77777777" w:rsidR="00A154C8" w:rsidRPr="005834FA" w:rsidRDefault="00A154C8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</w:tr>
      <w:tr w:rsidR="00A154C8" w:rsidRPr="005834FA" w14:paraId="1B9A7D89" w14:textId="77777777" w:rsidTr="007E590A">
        <w:trPr>
          <w:trHeight w:val="47"/>
        </w:trPr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C412A" w14:textId="77777777" w:rsidR="00A154C8" w:rsidRPr="005834FA" w:rsidRDefault="00A154C8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CDABF" w14:textId="77777777" w:rsidR="00A154C8" w:rsidRPr="005834FA" w:rsidRDefault="00A154C8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nil"/>
            </w:tcBorders>
            <w:shd w:val="clear" w:color="auto" w:fill="auto"/>
            <w:vAlign w:val="bottom"/>
          </w:tcPr>
          <w:p w14:paraId="36C0C035" w14:textId="77777777" w:rsidR="00A154C8" w:rsidRPr="005834FA" w:rsidRDefault="00A154C8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0BCB05" w14:textId="77777777" w:rsidR="003D0798" w:rsidRDefault="003D0798" w:rsidP="00301B72">
      <w:pPr>
        <w:spacing w:line="276" w:lineRule="auto"/>
        <w:ind w:left="426" w:hanging="426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5299EC6A" w14:textId="77777777" w:rsidR="003D0798" w:rsidRDefault="003D0798">
      <w:pPr>
        <w:spacing w:after="20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2E8DF9B0" w14:textId="73A1C7B0" w:rsidR="00912A02" w:rsidRPr="005834FA" w:rsidRDefault="00912A02" w:rsidP="00912A02">
      <w:pPr>
        <w:ind w:left="720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5834FA"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  <w:lastRenderedPageBreak/>
        <w:t>OBR-</w:t>
      </w:r>
      <w:r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  <w:t>2</w:t>
      </w:r>
      <w:r w:rsidRPr="005834FA"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  <w:t>b</w:t>
      </w:r>
    </w:p>
    <w:p w14:paraId="49399E20" w14:textId="77777777" w:rsidR="00912A02" w:rsidRDefault="00912A02" w:rsidP="00912A02">
      <w:pPr>
        <w:autoSpaceDE w:val="0"/>
        <w:autoSpaceDN w:val="0"/>
        <w:adjustRightInd w:val="0"/>
        <w:spacing w:line="276" w:lineRule="auto"/>
        <w:ind w:left="426" w:hanging="426"/>
        <w:jc w:val="center"/>
        <w:rPr>
          <w:rFonts w:ascii="Arial" w:hAnsi="Arial" w:cs="Arial"/>
          <w:b/>
          <w:sz w:val="20"/>
          <w:szCs w:val="20"/>
        </w:rPr>
      </w:pPr>
    </w:p>
    <w:p w14:paraId="17B091EF" w14:textId="76D7BDB2" w:rsidR="00912A02" w:rsidRPr="005834FA" w:rsidRDefault="00912A02" w:rsidP="00912A02">
      <w:pPr>
        <w:autoSpaceDE w:val="0"/>
        <w:autoSpaceDN w:val="0"/>
        <w:adjustRightInd w:val="0"/>
        <w:spacing w:line="276" w:lineRule="auto"/>
        <w:ind w:left="426" w:hanging="426"/>
        <w:jc w:val="center"/>
        <w:rPr>
          <w:rFonts w:ascii="Arial" w:hAnsi="Arial" w:cs="Arial"/>
          <w:b/>
          <w:sz w:val="20"/>
          <w:szCs w:val="20"/>
        </w:rPr>
      </w:pPr>
      <w:r w:rsidRPr="005834FA">
        <w:rPr>
          <w:rFonts w:ascii="Arial" w:hAnsi="Arial" w:cs="Arial"/>
          <w:b/>
          <w:sz w:val="20"/>
          <w:szCs w:val="20"/>
        </w:rPr>
        <w:t xml:space="preserve">REFERENČNO </w:t>
      </w:r>
      <w:r w:rsidRPr="005834FA">
        <w:rPr>
          <w:rFonts w:ascii="Arial" w:eastAsia="Calibri" w:hAnsi="Arial" w:cs="Arial"/>
          <w:b/>
          <w:sz w:val="20"/>
          <w:szCs w:val="20"/>
          <w:lang w:eastAsia="en-US"/>
        </w:rPr>
        <w:t>POTRDILO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122"/>
      </w:tblGrid>
      <w:tr w:rsidR="00912A02" w:rsidRPr="005834FA" w14:paraId="7A612B19" w14:textId="77777777" w:rsidTr="007E590A">
        <w:trPr>
          <w:trHeight w:val="454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DB2BC1" w14:textId="77777777" w:rsidR="00912A02" w:rsidRPr="005834FA" w:rsidRDefault="00912A02" w:rsidP="006C327D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22A7237" w14:textId="4C91045B" w:rsidR="00912A02" w:rsidRPr="005834FA" w:rsidRDefault="00912A02" w:rsidP="006C327D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Naročnik</w:t>
            </w:r>
            <w:r w:rsidR="003748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34FA">
              <w:rPr>
                <w:rFonts w:ascii="Arial" w:hAnsi="Arial" w:cs="Arial"/>
                <w:sz w:val="20"/>
                <w:szCs w:val="20"/>
              </w:rPr>
              <w:t>/</w:t>
            </w:r>
            <w:r w:rsidR="003748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34FA">
              <w:rPr>
                <w:rFonts w:ascii="Arial" w:hAnsi="Arial" w:cs="Arial"/>
                <w:sz w:val="20"/>
                <w:szCs w:val="20"/>
              </w:rPr>
              <w:t>potrjevalec</w:t>
            </w:r>
            <w:r w:rsidR="00B15A56">
              <w:rPr>
                <w:rFonts w:ascii="Arial" w:hAnsi="Arial" w:cs="Arial"/>
                <w:sz w:val="20"/>
                <w:szCs w:val="20"/>
              </w:rPr>
              <w:t xml:space="preserve"> referenčnega posla</w:t>
            </w:r>
            <w:r w:rsidRPr="005834F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122" w:type="dxa"/>
            <w:shd w:val="clear" w:color="auto" w:fill="auto"/>
            <w:vAlign w:val="bottom"/>
          </w:tcPr>
          <w:p w14:paraId="416C7F6C" w14:textId="77777777" w:rsidR="00912A02" w:rsidRPr="005834FA" w:rsidRDefault="00912A02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A02" w:rsidRPr="005834FA" w14:paraId="314DBD48" w14:textId="77777777" w:rsidTr="007E590A">
        <w:trPr>
          <w:trHeight w:val="454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F4841" w14:textId="77777777" w:rsidR="00912A02" w:rsidRPr="005834FA" w:rsidRDefault="00912A02" w:rsidP="006C327D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Naslov naročnika:</w:t>
            </w:r>
          </w:p>
        </w:tc>
        <w:tc>
          <w:tcPr>
            <w:tcW w:w="7122" w:type="dxa"/>
            <w:shd w:val="clear" w:color="auto" w:fill="auto"/>
            <w:vAlign w:val="bottom"/>
          </w:tcPr>
          <w:p w14:paraId="5143CE4A" w14:textId="77777777" w:rsidR="00912A02" w:rsidRPr="005834FA" w:rsidRDefault="00912A02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A02" w:rsidRPr="005834FA" w14:paraId="66DE2BAA" w14:textId="77777777" w:rsidTr="007E590A">
        <w:trPr>
          <w:trHeight w:val="454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63492D" w14:textId="77777777" w:rsidR="00912A02" w:rsidRPr="005834FA" w:rsidRDefault="00912A02" w:rsidP="006C327D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Kontaktna oseba:</w:t>
            </w:r>
          </w:p>
        </w:tc>
        <w:tc>
          <w:tcPr>
            <w:tcW w:w="7122" w:type="dxa"/>
            <w:shd w:val="clear" w:color="auto" w:fill="auto"/>
            <w:vAlign w:val="bottom"/>
          </w:tcPr>
          <w:p w14:paraId="11FB0AE8" w14:textId="77777777" w:rsidR="00912A02" w:rsidRPr="005834FA" w:rsidRDefault="00912A02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A02" w:rsidRPr="005834FA" w14:paraId="43C82CDA" w14:textId="77777777" w:rsidTr="007E590A">
        <w:trPr>
          <w:trHeight w:val="454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DFA3D" w14:textId="77777777" w:rsidR="00912A02" w:rsidRPr="005834FA" w:rsidRDefault="00912A02" w:rsidP="006C327D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Kontaktna številka:</w:t>
            </w:r>
          </w:p>
        </w:tc>
        <w:tc>
          <w:tcPr>
            <w:tcW w:w="7122" w:type="dxa"/>
            <w:shd w:val="clear" w:color="auto" w:fill="auto"/>
            <w:vAlign w:val="bottom"/>
          </w:tcPr>
          <w:p w14:paraId="08B5DC11" w14:textId="77777777" w:rsidR="00912A02" w:rsidRPr="005834FA" w:rsidRDefault="00912A02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6D7545" w14:textId="77777777" w:rsidR="00912A02" w:rsidRPr="005834FA" w:rsidRDefault="00912A02" w:rsidP="00912A02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F38BC40" w14:textId="77777777" w:rsidR="00912A02" w:rsidRPr="005834FA" w:rsidRDefault="00912A02" w:rsidP="00912A02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834FA">
        <w:rPr>
          <w:rFonts w:ascii="Arial" w:eastAsia="Calibri" w:hAnsi="Arial" w:cs="Arial"/>
          <w:sz w:val="20"/>
          <w:szCs w:val="20"/>
          <w:lang w:eastAsia="en-US"/>
        </w:rPr>
        <w:t xml:space="preserve">V zvezi s prijavo na javni razpis za oddajo javnega naročila </w:t>
      </w:r>
    </w:p>
    <w:p w14:paraId="0E9A912F" w14:textId="77777777" w:rsidR="00912A02" w:rsidRDefault="00912A02" w:rsidP="00912A02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47F3F6D" w14:textId="08F44618" w:rsidR="00B46BE3" w:rsidRDefault="00B46BE3" w:rsidP="00B46BE3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E0C75">
        <w:rPr>
          <w:rFonts w:ascii="Arial" w:hAnsi="Arial" w:cs="Arial"/>
          <w:b/>
          <w:sz w:val="20"/>
          <w:szCs w:val="20"/>
        </w:rPr>
        <w:t>»</w:t>
      </w:r>
      <w:r>
        <w:rPr>
          <w:rFonts w:ascii="Arial" w:hAnsi="Arial" w:cs="Arial"/>
          <w:b/>
          <w:sz w:val="20"/>
          <w:szCs w:val="20"/>
        </w:rPr>
        <w:t xml:space="preserve">NOVOGRADNJA VRTCA </w:t>
      </w:r>
      <w:r w:rsidR="00955418">
        <w:rPr>
          <w:rFonts w:ascii="Arial" w:hAnsi="Arial" w:cs="Arial"/>
          <w:b/>
          <w:sz w:val="20"/>
          <w:szCs w:val="20"/>
        </w:rPr>
        <w:t>KRKINE LUČKE V VAVTI</w:t>
      </w:r>
      <w:r>
        <w:rPr>
          <w:rFonts w:ascii="Arial" w:hAnsi="Arial" w:cs="Arial"/>
          <w:b/>
          <w:sz w:val="20"/>
          <w:szCs w:val="20"/>
        </w:rPr>
        <w:t xml:space="preserve"> VAS</w:t>
      </w:r>
      <w:r w:rsidR="00955418">
        <w:rPr>
          <w:rFonts w:ascii="Arial" w:hAnsi="Arial" w:cs="Arial"/>
          <w:b/>
          <w:sz w:val="20"/>
          <w:szCs w:val="20"/>
        </w:rPr>
        <w:t>I</w:t>
      </w:r>
      <w:r w:rsidRPr="00DE0C75">
        <w:rPr>
          <w:rFonts w:ascii="Arial" w:hAnsi="Arial" w:cs="Arial"/>
          <w:b/>
          <w:sz w:val="20"/>
          <w:szCs w:val="20"/>
        </w:rPr>
        <w:t>«</w:t>
      </w:r>
    </w:p>
    <w:p w14:paraId="7260EFD9" w14:textId="77777777" w:rsidR="0037488E" w:rsidRDefault="0037488E" w:rsidP="00912A02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4324E3A" w14:textId="77777777" w:rsidR="00912A02" w:rsidRPr="005834FA" w:rsidRDefault="00912A02" w:rsidP="00912A02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834FA">
        <w:rPr>
          <w:rFonts w:ascii="Arial" w:eastAsia="Calibri" w:hAnsi="Arial" w:cs="Arial"/>
          <w:sz w:val="20"/>
          <w:szCs w:val="20"/>
          <w:lang w:eastAsia="en-US"/>
        </w:rPr>
        <w:t>izjavljamo, da je</w:t>
      </w:r>
    </w:p>
    <w:p w14:paraId="78EFF13E" w14:textId="77777777" w:rsidR="00912A02" w:rsidRPr="005834FA" w:rsidRDefault="00912A02" w:rsidP="00912A02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Style w:val="Tabelamrea1"/>
        <w:tblW w:w="9781" w:type="dxa"/>
        <w:tblInd w:w="-5" w:type="dxa"/>
        <w:tblLook w:val="04A0" w:firstRow="1" w:lastRow="0" w:firstColumn="1" w:lastColumn="0" w:noHBand="0" w:noVBand="1"/>
      </w:tblPr>
      <w:tblGrid>
        <w:gridCol w:w="2552"/>
        <w:gridCol w:w="7229"/>
      </w:tblGrid>
      <w:tr w:rsidR="00912A02" w:rsidRPr="005834FA" w14:paraId="3599F45B" w14:textId="77777777" w:rsidTr="007E590A">
        <w:trPr>
          <w:trHeight w:val="454"/>
        </w:trPr>
        <w:tc>
          <w:tcPr>
            <w:tcW w:w="2552" w:type="dxa"/>
            <w:vAlign w:val="center"/>
          </w:tcPr>
          <w:p w14:paraId="2806C020" w14:textId="77777777" w:rsidR="00912A02" w:rsidRPr="00ED3FB9" w:rsidRDefault="00912A02" w:rsidP="006C327D">
            <w:pPr>
              <w:tabs>
                <w:tab w:val="left" w:pos="4253"/>
                <w:tab w:val="left" w:pos="5245"/>
                <w:tab w:val="left" w:pos="5529"/>
              </w:tabs>
              <w:ind w:left="-113" w:firstLine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Ponudnik</w:t>
            </w:r>
            <w:r w:rsidRPr="00ED3FB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229" w:type="dxa"/>
            <w:vAlign w:val="center"/>
          </w:tcPr>
          <w:p w14:paraId="260554FB" w14:textId="77777777" w:rsidR="00912A02" w:rsidRPr="00ED3FB9" w:rsidRDefault="00912A02" w:rsidP="006C327D">
            <w:pPr>
              <w:tabs>
                <w:tab w:val="left" w:pos="4253"/>
                <w:tab w:val="left" w:pos="5245"/>
                <w:tab w:val="left" w:pos="5529"/>
              </w:tabs>
              <w:ind w:left="-113" w:firstLine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A02" w:rsidRPr="005834FA" w14:paraId="36B5F0AC" w14:textId="77777777" w:rsidTr="007E590A">
        <w:trPr>
          <w:trHeight w:val="454"/>
        </w:trPr>
        <w:tc>
          <w:tcPr>
            <w:tcW w:w="2552" w:type="dxa"/>
            <w:vAlign w:val="center"/>
          </w:tcPr>
          <w:p w14:paraId="6E40125C" w14:textId="6F16FCCB" w:rsidR="00912A02" w:rsidRPr="00ED3FB9" w:rsidRDefault="0037488E" w:rsidP="006C327D">
            <w:pPr>
              <w:tabs>
                <w:tab w:val="left" w:pos="4253"/>
                <w:tab w:val="left" w:pos="5245"/>
                <w:tab w:val="left" w:pos="5529"/>
              </w:tabs>
              <w:ind w:left="-113" w:firstLine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912A02">
              <w:rPr>
                <w:rFonts w:ascii="Arial" w:hAnsi="Arial" w:cs="Arial"/>
                <w:sz w:val="20"/>
                <w:szCs w:val="20"/>
              </w:rPr>
              <w:t>aslov ponudnika:</w:t>
            </w:r>
          </w:p>
        </w:tc>
        <w:tc>
          <w:tcPr>
            <w:tcW w:w="7229" w:type="dxa"/>
            <w:vAlign w:val="center"/>
          </w:tcPr>
          <w:p w14:paraId="2B0D4251" w14:textId="77777777" w:rsidR="00912A02" w:rsidRPr="00ED3FB9" w:rsidRDefault="00912A02" w:rsidP="006C327D">
            <w:pPr>
              <w:tabs>
                <w:tab w:val="left" w:pos="4253"/>
                <w:tab w:val="left" w:pos="5245"/>
                <w:tab w:val="left" w:pos="5529"/>
              </w:tabs>
              <w:ind w:left="-113" w:firstLine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A02" w:rsidRPr="005834FA" w14:paraId="04BF3916" w14:textId="77777777" w:rsidTr="007E590A">
        <w:trPr>
          <w:trHeight w:val="907"/>
        </w:trPr>
        <w:tc>
          <w:tcPr>
            <w:tcW w:w="2552" w:type="dxa"/>
            <w:vAlign w:val="center"/>
          </w:tcPr>
          <w:p w14:paraId="7CDEC8C1" w14:textId="77777777" w:rsidR="00912A02" w:rsidRPr="00ED3FB9" w:rsidRDefault="00912A02" w:rsidP="006C327D">
            <w:pPr>
              <w:tabs>
                <w:tab w:val="left" w:pos="4253"/>
                <w:tab w:val="left" w:pos="5245"/>
                <w:tab w:val="left" w:pos="5529"/>
              </w:tabs>
              <w:ind w:left="-113" w:firstLine="11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3FB9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kot:</w:t>
            </w:r>
          </w:p>
        </w:tc>
        <w:tc>
          <w:tcPr>
            <w:tcW w:w="7229" w:type="dxa"/>
            <w:vAlign w:val="center"/>
          </w:tcPr>
          <w:p w14:paraId="09C87EE4" w14:textId="77777777" w:rsidR="00912A02" w:rsidRPr="00ED3FB9" w:rsidRDefault="00A20472" w:rsidP="006C327D">
            <w:pPr>
              <w:spacing w:line="276" w:lineRule="auto"/>
              <w:ind w:left="-113" w:firstLine="113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id w:val="-711187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2A02" w:rsidRPr="00ED3FB9">
                  <w:rPr>
                    <w:rFonts w:ascii="MS Gothic" w:eastAsia="MS Gothic" w:hAnsi="MS Gothic" w:cs="Arial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912A02" w:rsidRPr="00ED3FB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glavni izvajalec</w:t>
            </w:r>
            <w:r w:rsidR="00912A02" w:rsidRPr="00ED3FB9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</w:p>
          <w:p w14:paraId="6BB89E28" w14:textId="77777777" w:rsidR="00912A02" w:rsidRPr="00ED3FB9" w:rsidRDefault="00A20472" w:rsidP="006C327D">
            <w:pPr>
              <w:spacing w:line="276" w:lineRule="auto"/>
              <w:ind w:left="-113" w:firstLine="113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id w:val="-780807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2A02" w:rsidRPr="00ED3FB9">
                  <w:rPr>
                    <w:rFonts w:ascii="MS Gothic" w:eastAsia="MS Gothic" w:hAnsi="MS Gothic" w:cs="Arial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912A02" w:rsidRPr="00ED3FB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podizvajalec</w:t>
            </w:r>
            <w:r w:rsidR="00912A02" w:rsidRPr="00ED3FB9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</w:p>
          <w:p w14:paraId="2498609D" w14:textId="77777777" w:rsidR="00912A02" w:rsidRPr="00ED3FB9" w:rsidRDefault="00A20472" w:rsidP="006C327D">
            <w:pPr>
              <w:spacing w:line="276" w:lineRule="auto"/>
              <w:ind w:left="-113" w:firstLine="113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id w:val="2086260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2A02" w:rsidRPr="00ED3FB9">
                  <w:rPr>
                    <w:rFonts w:ascii="MS Gothic" w:eastAsia="MS Gothic" w:hAnsi="MS Gothic" w:cs="Arial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912A02" w:rsidRPr="00ED3FB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partner v skupnem naročilu</w:t>
            </w:r>
          </w:p>
        </w:tc>
      </w:tr>
      <w:tr w:rsidR="00912A02" w:rsidRPr="005834FA" w14:paraId="7A37EAE2" w14:textId="77777777" w:rsidTr="007E590A">
        <w:trPr>
          <w:trHeight w:val="907"/>
        </w:trPr>
        <w:tc>
          <w:tcPr>
            <w:tcW w:w="2552" w:type="dxa"/>
            <w:vAlign w:val="center"/>
          </w:tcPr>
          <w:p w14:paraId="36FDB07F" w14:textId="0B8CC743" w:rsidR="00912A02" w:rsidRPr="00ED3FB9" w:rsidRDefault="00912A02" w:rsidP="00B15A56">
            <w:pPr>
              <w:tabs>
                <w:tab w:val="left" w:pos="4253"/>
                <w:tab w:val="left" w:pos="5245"/>
                <w:tab w:val="left" w:pos="5529"/>
              </w:tabs>
              <w:ind w:left="-113" w:firstLine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ED3FB9">
              <w:rPr>
                <w:rFonts w:ascii="Arial" w:hAnsi="Arial" w:cs="Arial"/>
                <w:sz w:val="20"/>
                <w:szCs w:val="20"/>
              </w:rPr>
              <w:t xml:space="preserve">zvedel </w:t>
            </w:r>
            <w:r w:rsidR="00B15A56">
              <w:rPr>
                <w:rFonts w:ascii="Arial" w:hAnsi="Arial" w:cs="Arial"/>
                <w:sz w:val="20"/>
                <w:szCs w:val="20"/>
              </w:rPr>
              <w:t>referenčni posel (kratek opis</w:t>
            </w:r>
            <w:r w:rsidR="0037488E">
              <w:rPr>
                <w:rFonts w:ascii="Arial" w:hAnsi="Arial" w:cs="Arial"/>
                <w:sz w:val="20"/>
                <w:szCs w:val="20"/>
              </w:rPr>
              <w:t>, ter klasifikacijska oznaka</w:t>
            </w:r>
            <w:r w:rsidR="00B15A56">
              <w:rPr>
                <w:rFonts w:ascii="Arial" w:hAnsi="Arial" w:cs="Arial"/>
                <w:sz w:val="20"/>
                <w:szCs w:val="20"/>
              </w:rPr>
              <w:t>)</w:t>
            </w:r>
            <w:r w:rsidRPr="00ED3FB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229" w:type="dxa"/>
            <w:vAlign w:val="center"/>
          </w:tcPr>
          <w:p w14:paraId="3D68D81F" w14:textId="77777777" w:rsidR="00912A02" w:rsidRPr="00ED3FB9" w:rsidRDefault="00912A02" w:rsidP="006C327D">
            <w:pPr>
              <w:tabs>
                <w:tab w:val="left" w:pos="4253"/>
                <w:tab w:val="left" w:pos="5245"/>
                <w:tab w:val="left" w:pos="5529"/>
              </w:tabs>
              <w:spacing w:line="276" w:lineRule="auto"/>
              <w:ind w:left="-113" w:firstLine="11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A02" w:rsidRPr="005834FA" w14:paraId="3B2B2DEE" w14:textId="77777777" w:rsidTr="007E590A">
        <w:trPr>
          <w:trHeight w:val="454"/>
        </w:trPr>
        <w:tc>
          <w:tcPr>
            <w:tcW w:w="2552" w:type="dxa"/>
            <w:vAlign w:val="center"/>
          </w:tcPr>
          <w:p w14:paraId="4E3AE732" w14:textId="35AEE9F0" w:rsidR="00912A02" w:rsidRPr="00ED3FB9" w:rsidRDefault="00572660" w:rsidP="00955418">
            <w:pPr>
              <w:tabs>
                <w:tab w:val="left" w:pos="4253"/>
                <w:tab w:val="left" w:pos="5245"/>
                <w:tab w:val="left" w:pos="5529"/>
              </w:tabs>
              <w:ind w:left="-113" w:firstLine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ED3FB9">
              <w:rPr>
                <w:rFonts w:ascii="Arial" w:hAnsi="Arial" w:cs="Arial"/>
                <w:sz w:val="20"/>
                <w:szCs w:val="20"/>
              </w:rPr>
              <w:t xml:space="preserve"> vrednosti (</w:t>
            </w:r>
            <w:r>
              <w:rPr>
                <w:rFonts w:ascii="Arial" w:hAnsi="Arial" w:cs="Arial"/>
                <w:sz w:val="20"/>
                <w:szCs w:val="20"/>
              </w:rPr>
              <w:t xml:space="preserve">€ </w:t>
            </w:r>
            <w:r w:rsidRPr="00ED3FB9">
              <w:rPr>
                <w:rFonts w:ascii="Arial" w:hAnsi="Arial" w:cs="Arial"/>
                <w:sz w:val="20"/>
                <w:szCs w:val="20"/>
              </w:rPr>
              <w:t>brez DDV):</w:t>
            </w:r>
          </w:p>
        </w:tc>
        <w:tc>
          <w:tcPr>
            <w:tcW w:w="7229" w:type="dxa"/>
            <w:vAlign w:val="center"/>
          </w:tcPr>
          <w:p w14:paraId="44C4562F" w14:textId="792258A0" w:rsidR="00912A02" w:rsidRPr="00ED3FB9" w:rsidRDefault="00912A02" w:rsidP="006C327D">
            <w:pPr>
              <w:tabs>
                <w:tab w:val="left" w:pos="4253"/>
                <w:tab w:val="left" w:pos="5245"/>
                <w:tab w:val="left" w:pos="5529"/>
              </w:tabs>
              <w:ind w:left="-113" w:firstLine="11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A02" w:rsidRPr="005834FA" w14:paraId="54FBC7FA" w14:textId="77777777" w:rsidTr="007E590A">
        <w:trPr>
          <w:trHeight w:val="454"/>
        </w:trPr>
        <w:tc>
          <w:tcPr>
            <w:tcW w:w="2552" w:type="dxa"/>
            <w:vAlign w:val="center"/>
          </w:tcPr>
          <w:p w14:paraId="028DC9AC" w14:textId="1977210E" w:rsidR="00912A02" w:rsidRDefault="00572660" w:rsidP="00B15A56">
            <w:pPr>
              <w:tabs>
                <w:tab w:val="left" w:pos="4253"/>
                <w:tab w:val="left" w:pos="5245"/>
                <w:tab w:val="left" w:pos="5529"/>
              </w:tabs>
              <w:ind w:left="-113" w:firstLine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številka in datum pogodbe:</w:t>
            </w:r>
          </w:p>
        </w:tc>
        <w:tc>
          <w:tcPr>
            <w:tcW w:w="7229" w:type="dxa"/>
            <w:vAlign w:val="center"/>
          </w:tcPr>
          <w:p w14:paraId="147E8688" w14:textId="77777777" w:rsidR="00912A02" w:rsidRPr="00ED3FB9" w:rsidRDefault="00912A02" w:rsidP="006C327D">
            <w:pPr>
              <w:tabs>
                <w:tab w:val="left" w:pos="4253"/>
                <w:tab w:val="left" w:pos="5245"/>
                <w:tab w:val="left" w:pos="5529"/>
              </w:tabs>
              <w:ind w:left="-113" w:firstLine="11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A02" w:rsidRPr="005834FA" w14:paraId="0654E43D" w14:textId="77777777" w:rsidTr="007E590A">
        <w:trPr>
          <w:trHeight w:val="454"/>
        </w:trPr>
        <w:tc>
          <w:tcPr>
            <w:tcW w:w="2552" w:type="dxa"/>
            <w:vAlign w:val="center"/>
          </w:tcPr>
          <w:p w14:paraId="5A33B7FB" w14:textId="26C335A7" w:rsidR="00912A02" w:rsidRPr="00ED3FB9" w:rsidRDefault="00572660" w:rsidP="006C327D">
            <w:pPr>
              <w:tabs>
                <w:tab w:val="left" w:pos="4253"/>
                <w:tab w:val="left" w:pos="5245"/>
                <w:tab w:val="left" w:pos="5529"/>
              </w:tabs>
              <w:ind w:left="-113" w:firstLine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obdobje izvedbe naročila:</w:t>
            </w:r>
          </w:p>
        </w:tc>
        <w:tc>
          <w:tcPr>
            <w:tcW w:w="7229" w:type="dxa"/>
            <w:vAlign w:val="center"/>
          </w:tcPr>
          <w:p w14:paraId="0D26032F" w14:textId="77777777" w:rsidR="00912A02" w:rsidRPr="00ED3FB9" w:rsidRDefault="00912A02" w:rsidP="006C327D">
            <w:pPr>
              <w:tabs>
                <w:tab w:val="left" w:pos="4253"/>
                <w:tab w:val="left" w:pos="5245"/>
                <w:tab w:val="left" w:pos="5529"/>
              </w:tabs>
              <w:ind w:left="-113" w:firstLine="11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A02" w:rsidRPr="005834FA" w14:paraId="624FF719" w14:textId="77777777" w:rsidTr="007E590A">
        <w:trPr>
          <w:trHeight w:val="454"/>
        </w:trPr>
        <w:tc>
          <w:tcPr>
            <w:tcW w:w="2552" w:type="dxa"/>
            <w:vAlign w:val="center"/>
          </w:tcPr>
          <w:p w14:paraId="01C4BA8D" w14:textId="548F6B56" w:rsidR="00912A02" w:rsidRPr="00ED3FB9" w:rsidRDefault="00955418" w:rsidP="006C327D">
            <w:pPr>
              <w:tabs>
                <w:tab w:val="left" w:pos="4253"/>
                <w:tab w:val="left" w:pos="5245"/>
                <w:tab w:val="left" w:pos="5529"/>
              </w:tabs>
              <w:ind w:left="-113" w:firstLine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številka in datum uporabnega dovoljenja:</w:t>
            </w:r>
          </w:p>
        </w:tc>
        <w:tc>
          <w:tcPr>
            <w:tcW w:w="7229" w:type="dxa"/>
            <w:vAlign w:val="center"/>
          </w:tcPr>
          <w:p w14:paraId="73356426" w14:textId="77777777" w:rsidR="00912A02" w:rsidRPr="00ED3FB9" w:rsidRDefault="00912A02" w:rsidP="006C327D">
            <w:pPr>
              <w:tabs>
                <w:tab w:val="left" w:pos="4253"/>
                <w:tab w:val="left" w:pos="5245"/>
                <w:tab w:val="left" w:pos="5529"/>
              </w:tabs>
              <w:ind w:left="-113" w:firstLine="11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A02" w:rsidRPr="005834FA" w14:paraId="581D186D" w14:textId="77777777" w:rsidTr="007E590A">
        <w:trPr>
          <w:trHeight w:val="680"/>
        </w:trPr>
        <w:tc>
          <w:tcPr>
            <w:tcW w:w="2552" w:type="dxa"/>
            <w:vAlign w:val="center"/>
          </w:tcPr>
          <w:p w14:paraId="30C75D37" w14:textId="42FED740" w:rsidR="00912A02" w:rsidRPr="00ED3FB9" w:rsidRDefault="0037488E" w:rsidP="0037488E">
            <w:pPr>
              <w:tabs>
                <w:tab w:val="left" w:pos="4253"/>
                <w:tab w:val="left" w:pos="5245"/>
                <w:tab w:val="left" w:pos="5529"/>
              </w:tabs>
              <w:ind w:left="-113" w:firstLine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912A02" w:rsidRPr="00ED3FB9">
              <w:rPr>
                <w:rFonts w:ascii="Arial" w:hAnsi="Arial" w:cs="Arial"/>
                <w:sz w:val="20"/>
                <w:szCs w:val="20"/>
              </w:rPr>
              <w:t>aveden</w:t>
            </w:r>
            <w:r>
              <w:rPr>
                <w:rFonts w:ascii="Arial" w:hAnsi="Arial" w:cs="Arial"/>
                <w:sz w:val="20"/>
                <w:szCs w:val="20"/>
              </w:rPr>
              <w:t>i posel j</w:t>
            </w:r>
            <w:r w:rsidR="00912A02" w:rsidRPr="00ED3FB9">
              <w:rPr>
                <w:rFonts w:ascii="Arial" w:hAnsi="Arial" w:cs="Arial"/>
                <w:sz w:val="20"/>
                <w:szCs w:val="20"/>
              </w:rPr>
              <w:t>e opravil s podizvajalci:</w:t>
            </w:r>
          </w:p>
        </w:tc>
        <w:tc>
          <w:tcPr>
            <w:tcW w:w="7229" w:type="dxa"/>
            <w:vAlign w:val="center"/>
          </w:tcPr>
          <w:p w14:paraId="6B4FC65E" w14:textId="1B89DC4D" w:rsidR="00912A02" w:rsidRPr="00ED3FB9" w:rsidRDefault="00A20472" w:rsidP="006C327D">
            <w:pPr>
              <w:tabs>
                <w:tab w:val="left" w:pos="4253"/>
                <w:tab w:val="left" w:pos="5245"/>
                <w:tab w:val="left" w:pos="5529"/>
              </w:tabs>
              <w:ind w:left="-113" w:firstLine="113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eastAsia="en-US"/>
                </w:rPr>
                <w:id w:val="-553004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5418">
                  <w:rPr>
                    <w:rFonts w:ascii="MS Gothic" w:eastAsia="MS Gothic" w:hAnsi="MS Gothic" w:cs="Arial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912A02" w:rsidRPr="00ED3FB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DA </w:t>
            </w:r>
          </w:p>
          <w:p w14:paraId="6E79F79C" w14:textId="77777777" w:rsidR="00912A02" w:rsidRPr="00ED3FB9" w:rsidRDefault="00A20472" w:rsidP="006C327D">
            <w:pPr>
              <w:tabs>
                <w:tab w:val="left" w:pos="4253"/>
                <w:tab w:val="left" w:pos="5245"/>
                <w:tab w:val="left" w:pos="5529"/>
              </w:tabs>
              <w:ind w:left="-113" w:firstLine="113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id w:val="-62723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2A02" w:rsidRPr="00ED3FB9">
                  <w:rPr>
                    <w:rFonts w:ascii="MS Gothic" w:eastAsia="MS Gothic" w:hAnsi="MS Gothic" w:cs="Arial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912A02" w:rsidRPr="00ED3FB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NE</w:t>
            </w:r>
          </w:p>
        </w:tc>
      </w:tr>
    </w:tbl>
    <w:p w14:paraId="41B1DC58" w14:textId="77777777" w:rsidR="007E590A" w:rsidRDefault="007E590A" w:rsidP="00912A02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BFA8A6" w14:textId="125160C0" w:rsidR="00912A02" w:rsidRPr="005834FA" w:rsidRDefault="00912A02" w:rsidP="00912A02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834FA">
        <w:rPr>
          <w:rFonts w:ascii="Arial" w:eastAsia="Calibri" w:hAnsi="Arial" w:cs="Arial"/>
          <w:sz w:val="20"/>
          <w:szCs w:val="20"/>
          <w:lang w:eastAsia="en-US"/>
        </w:rPr>
        <w:t xml:space="preserve">Potrjujemo, da je </w:t>
      </w:r>
      <w:r w:rsidR="0037488E">
        <w:rPr>
          <w:rFonts w:ascii="Arial" w:eastAsia="Calibri" w:hAnsi="Arial" w:cs="Arial"/>
          <w:sz w:val="20"/>
          <w:szCs w:val="20"/>
          <w:lang w:eastAsia="en-US"/>
        </w:rPr>
        <w:t>ponudnik</w:t>
      </w:r>
      <w:r w:rsidRPr="005834F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7488E">
        <w:rPr>
          <w:rFonts w:ascii="Arial" w:eastAsia="Calibri" w:hAnsi="Arial" w:cs="Arial"/>
          <w:sz w:val="20"/>
          <w:szCs w:val="20"/>
          <w:lang w:eastAsia="en-US"/>
        </w:rPr>
        <w:t xml:space="preserve">posel </w:t>
      </w:r>
      <w:r w:rsidRPr="005834FA">
        <w:rPr>
          <w:rFonts w:ascii="Arial" w:eastAsia="Calibri" w:hAnsi="Arial" w:cs="Arial"/>
          <w:sz w:val="20"/>
          <w:szCs w:val="20"/>
          <w:lang w:eastAsia="en-US"/>
        </w:rPr>
        <w:t>izvedel pravočasno, strokovno in kvalitetno ter v skladu z določili pogodbe</w:t>
      </w:r>
      <w:r w:rsidR="00572660">
        <w:rPr>
          <w:rFonts w:ascii="Arial" w:eastAsia="Calibri" w:hAnsi="Arial" w:cs="Arial"/>
          <w:sz w:val="20"/>
          <w:szCs w:val="20"/>
          <w:lang w:eastAsia="en-US"/>
        </w:rPr>
        <w:t xml:space="preserve"> in pravili stroke</w:t>
      </w:r>
      <w:r w:rsidRPr="005834FA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1CB5C78B" w14:textId="77777777" w:rsidR="00912A02" w:rsidRPr="005834FA" w:rsidRDefault="00912A02" w:rsidP="00912A0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4B4CDCE" w14:textId="77777777" w:rsidR="00912A02" w:rsidRPr="005834FA" w:rsidRDefault="00912A02" w:rsidP="00912A02">
      <w:pPr>
        <w:ind w:left="720"/>
        <w:contextualSpacing/>
        <w:jc w:val="right"/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</w:pPr>
    </w:p>
    <w:tbl>
      <w:tblPr>
        <w:tblW w:w="9662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402"/>
        <w:gridCol w:w="4133"/>
      </w:tblGrid>
      <w:tr w:rsidR="00912A02" w:rsidRPr="005834FA" w14:paraId="231CAE86" w14:textId="77777777" w:rsidTr="007E590A">
        <w:trPr>
          <w:trHeight w:val="397"/>
        </w:trPr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48150E" w14:textId="77777777" w:rsidR="00912A02" w:rsidRPr="005834FA" w:rsidRDefault="00912A02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5C7CED" w14:textId="77777777" w:rsidR="00912A02" w:rsidRPr="005834FA" w:rsidRDefault="00912A02" w:rsidP="006C327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41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314479" w14:textId="77777777" w:rsidR="00912A02" w:rsidRPr="005834FA" w:rsidRDefault="00912A02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</w:tr>
      <w:tr w:rsidR="00912A02" w:rsidRPr="005834FA" w14:paraId="644C9AF8" w14:textId="77777777" w:rsidTr="007E590A">
        <w:trPr>
          <w:trHeight w:val="397"/>
        </w:trPr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6018FB" w14:textId="77777777" w:rsidR="00912A02" w:rsidRPr="005834FA" w:rsidRDefault="00912A02" w:rsidP="006C327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AB27E7" w14:textId="77777777" w:rsidR="00912A02" w:rsidRPr="005834FA" w:rsidRDefault="00912A02" w:rsidP="006C327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26B724" w14:textId="77777777" w:rsidR="00912A02" w:rsidRPr="005834FA" w:rsidRDefault="00912A02" w:rsidP="006C327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A02" w:rsidRPr="005834FA" w14:paraId="6B2A3128" w14:textId="77777777" w:rsidTr="007E590A">
        <w:trPr>
          <w:trHeight w:val="397"/>
        </w:trPr>
        <w:tc>
          <w:tcPr>
            <w:tcW w:w="212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E21374" w14:textId="77777777" w:rsidR="00912A02" w:rsidRPr="005834FA" w:rsidRDefault="00912A02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11308B" w14:textId="77777777" w:rsidR="00912A02" w:rsidRPr="005834FA" w:rsidRDefault="00912A02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B801173" w14:textId="77777777" w:rsidR="00912A02" w:rsidRPr="005834FA" w:rsidRDefault="00912A02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</w:tr>
      <w:tr w:rsidR="00912A02" w:rsidRPr="005834FA" w14:paraId="7744A89A" w14:textId="77777777" w:rsidTr="007E590A">
        <w:trPr>
          <w:trHeight w:val="387"/>
        </w:trPr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CB734" w14:textId="77777777" w:rsidR="00912A02" w:rsidRPr="005834FA" w:rsidRDefault="00912A02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FD207B" w14:textId="77777777" w:rsidR="00912A02" w:rsidRPr="005834FA" w:rsidRDefault="00912A02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nil"/>
            </w:tcBorders>
            <w:shd w:val="clear" w:color="auto" w:fill="auto"/>
            <w:vAlign w:val="bottom"/>
          </w:tcPr>
          <w:p w14:paraId="41D3D950" w14:textId="77777777" w:rsidR="00912A02" w:rsidRPr="005834FA" w:rsidRDefault="00912A02" w:rsidP="006C32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051448" w14:textId="77777777" w:rsidR="00912A02" w:rsidRPr="005834FA" w:rsidRDefault="00912A02" w:rsidP="00912A02">
      <w:pPr>
        <w:spacing w:after="200" w:line="276" w:lineRule="auto"/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</w:pPr>
      <w:r w:rsidRPr="005834FA"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  <w:br w:type="page"/>
      </w:r>
    </w:p>
    <w:p w14:paraId="08D34384" w14:textId="54E36F43" w:rsidR="001926E8" w:rsidRPr="005834FA" w:rsidRDefault="001926E8" w:rsidP="001926E8">
      <w:pPr>
        <w:ind w:left="720"/>
        <w:contextualSpacing/>
        <w:jc w:val="right"/>
        <w:rPr>
          <w:rFonts w:ascii="Arial" w:hAnsi="Arial" w:cs="Arial"/>
          <w:sz w:val="20"/>
          <w:szCs w:val="20"/>
        </w:rPr>
      </w:pPr>
      <w:r w:rsidRPr="005834FA"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  <w:lastRenderedPageBreak/>
        <w:t>OBR-2</w:t>
      </w:r>
      <w:r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  <w:t>c</w:t>
      </w:r>
    </w:p>
    <w:p w14:paraId="2BD1D4C1" w14:textId="77777777" w:rsidR="001926E8" w:rsidRPr="005834FA" w:rsidRDefault="001926E8" w:rsidP="001926E8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5F6A7A0B" w14:textId="77777777" w:rsidR="007126E3" w:rsidRDefault="001926E8" w:rsidP="001926E8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IZJAVA </w:t>
      </w:r>
    </w:p>
    <w:p w14:paraId="2BDBB3A0" w14:textId="12D8D97B" w:rsidR="001926E8" w:rsidRPr="005834FA" w:rsidRDefault="001926E8" w:rsidP="001926E8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 IMENOVANJU STROKOVNEGA KADRA</w:t>
      </w:r>
    </w:p>
    <w:p w14:paraId="2686CDDA" w14:textId="77777777" w:rsidR="001926E8" w:rsidRDefault="001926E8" w:rsidP="001926E8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241C033A" w14:textId="77777777" w:rsidR="007126E3" w:rsidRPr="005834FA" w:rsidRDefault="007126E3" w:rsidP="001926E8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371"/>
      </w:tblGrid>
      <w:tr w:rsidR="001926E8" w:rsidRPr="005834FA" w14:paraId="3E4AA6F1" w14:textId="77777777" w:rsidTr="007126E3">
        <w:trPr>
          <w:trHeight w:val="510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3FE09" w14:textId="77777777" w:rsidR="001926E8" w:rsidRPr="005834FA" w:rsidRDefault="001926E8" w:rsidP="007126E3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Ponudnik:</w:t>
            </w:r>
          </w:p>
        </w:tc>
        <w:tc>
          <w:tcPr>
            <w:tcW w:w="7371" w:type="dxa"/>
            <w:shd w:val="clear" w:color="auto" w:fill="auto"/>
            <w:vAlign w:val="bottom"/>
          </w:tcPr>
          <w:p w14:paraId="748570F0" w14:textId="77777777" w:rsidR="001926E8" w:rsidRPr="005834FA" w:rsidRDefault="001926E8" w:rsidP="007126E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6E8" w:rsidRPr="005834FA" w14:paraId="6251293A" w14:textId="77777777" w:rsidTr="007126E3">
        <w:trPr>
          <w:trHeight w:val="510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339DA" w14:textId="77777777" w:rsidR="001926E8" w:rsidRPr="005834FA" w:rsidRDefault="001926E8" w:rsidP="007126E3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Naslov ponudnika:</w:t>
            </w:r>
          </w:p>
        </w:tc>
        <w:tc>
          <w:tcPr>
            <w:tcW w:w="7371" w:type="dxa"/>
            <w:shd w:val="clear" w:color="auto" w:fill="auto"/>
            <w:vAlign w:val="bottom"/>
          </w:tcPr>
          <w:p w14:paraId="1DFF32EB" w14:textId="77777777" w:rsidR="001926E8" w:rsidRPr="005834FA" w:rsidRDefault="001926E8" w:rsidP="007126E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A77753" w14:textId="77777777" w:rsidR="001926E8" w:rsidRDefault="001926E8" w:rsidP="001926E8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61B47CBE" w14:textId="77777777" w:rsidR="007126E3" w:rsidRPr="005834FA" w:rsidRDefault="007126E3" w:rsidP="001926E8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5999A283" w14:textId="235ADAD4" w:rsidR="001926E8" w:rsidRPr="005834FA" w:rsidRDefault="001926E8" w:rsidP="001926E8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834FA">
        <w:rPr>
          <w:rFonts w:ascii="Arial" w:eastAsia="Calibri" w:hAnsi="Arial" w:cs="Arial"/>
          <w:sz w:val="20"/>
          <w:szCs w:val="20"/>
          <w:lang w:eastAsia="en-US"/>
        </w:rPr>
        <w:t xml:space="preserve">Izjavljamo, da </w:t>
      </w:r>
      <w:r>
        <w:rPr>
          <w:rFonts w:ascii="Arial" w:eastAsia="Calibri" w:hAnsi="Arial" w:cs="Arial"/>
          <w:sz w:val="20"/>
          <w:szCs w:val="20"/>
          <w:lang w:eastAsia="en-US"/>
        </w:rPr>
        <w:t>bomo v primer</w:t>
      </w:r>
      <w:r w:rsidR="00572660">
        <w:rPr>
          <w:rFonts w:ascii="Arial" w:eastAsia="Calibri" w:hAnsi="Arial" w:cs="Arial"/>
          <w:sz w:val="20"/>
          <w:szCs w:val="20"/>
          <w:lang w:eastAsia="en-US"/>
        </w:rPr>
        <w:t>u</w:t>
      </w:r>
      <w:r w:rsidR="007126E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572660">
        <w:rPr>
          <w:rFonts w:ascii="Arial" w:eastAsia="Calibri" w:hAnsi="Arial" w:cs="Arial"/>
          <w:sz w:val="20"/>
          <w:szCs w:val="20"/>
          <w:lang w:eastAsia="en-US"/>
        </w:rPr>
        <w:t xml:space="preserve">da bomo </w:t>
      </w:r>
      <w:r w:rsidR="007126E3">
        <w:rPr>
          <w:rFonts w:ascii="Arial" w:eastAsia="Calibri" w:hAnsi="Arial" w:cs="Arial"/>
          <w:sz w:val="20"/>
          <w:szCs w:val="20"/>
          <w:lang w:eastAsia="en-US"/>
        </w:rPr>
        <w:t>izbran</w:t>
      </w:r>
      <w:r w:rsidR="00572660">
        <w:rPr>
          <w:rFonts w:ascii="Arial" w:eastAsia="Calibri" w:hAnsi="Arial" w:cs="Arial"/>
          <w:sz w:val="20"/>
          <w:szCs w:val="20"/>
          <w:lang w:eastAsia="en-US"/>
        </w:rPr>
        <w:t>i</w:t>
      </w:r>
      <w:r w:rsidR="007126E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5834FA">
        <w:rPr>
          <w:rFonts w:ascii="Arial" w:eastAsia="Calibri" w:hAnsi="Arial" w:cs="Arial"/>
          <w:sz w:val="20"/>
          <w:szCs w:val="20"/>
          <w:lang w:eastAsia="en-US"/>
        </w:rPr>
        <w:t xml:space="preserve">za javno naročilo </w:t>
      </w:r>
    </w:p>
    <w:p w14:paraId="75FC62FD" w14:textId="77777777" w:rsidR="001926E8" w:rsidRPr="005834FA" w:rsidRDefault="001926E8" w:rsidP="001926E8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E6E7739" w14:textId="1644F43D" w:rsidR="001926E8" w:rsidRDefault="001926E8" w:rsidP="001926E8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E0C75">
        <w:rPr>
          <w:rFonts w:ascii="Arial" w:hAnsi="Arial" w:cs="Arial"/>
          <w:b/>
          <w:sz w:val="20"/>
          <w:szCs w:val="20"/>
        </w:rPr>
        <w:t>»</w:t>
      </w:r>
      <w:r w:rsidR="006143EF">
        <w:rPr>
          <w:rFonts w:ascii="Arial" w:hAnsi="Arial" w:cs="Arial"/>
          <w:b/>
          <w:sz w:val="20"/>
          <w:szCs w:val="20"/>
        </w:rPr>
        <w:t>NOVOGRADNJA VRTCA KRKINE LUČ</w:t>
      </w:r>
      <w:r>
        <w:rPr>
          <w:rFonts w:ascii="Arial" w:hAnsi="Arial" w:cs="Arial"/>
          <w:b/>
          <w:sz w:val="20"/>
          <w:szCs w:val="20"/>
        </w:rPr>
        <w:t>KE V VAVTI VASI</w:t>
      </w:r>
      <w:r w:rsidRPr="00DE0C75">
        <w:rPr>
          <w:rFonts w:ascii="Arial" w:hAnsi="Arial" w:cs="Arial"/>
          <w:b/>
          <w:sz w:val="20"/>
          <w:szCs w:val="20"/>
        </w:rPr>
        <w:t>«</w:t>
      </w:r>
    </w:p>
    <w:p w14:paraId="1EE0B487" w14:textId="77777777" w:rsidR="001926E8" w:rsidRPr="005834FA" w:rsidRDefault="001926E8" w:rsidP="001926E8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217715C" w14:textId="63760ED6" w:rsidR="007126E3" w:rsidRDefault="007126E3" w:rsidP="001926E8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v roku treh (3) delovnih dni po pozivu naročnika imenovali strokovne osebe za:</w:t>
      </w:r>
    </w:p>
    <w:p w14:paraId="337E3491" w14:textId="77777777" w:rsidR="007126E3" w:rsidRDefault="007126E3" w:rsidP="001926E8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4227976" w14:textId="77777777" w:rsidR="007126E3" w:rsidRDefault="007126E3" w:rsidP="001926E8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5CABCDA" w14:textId="55812BF5" w:rsidR="007126E3" w:rsidRPr="007126E3" w:rsidRDefault="007126E3" w:rsidP="000F05FD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126E3">
        <w:rPr>
          <w:rFonts w:ascii="Arial" w:eastAsia="Calibri" w:hAnsi="Arial" w:cs="Arial"/>
          <w:sz w:val="20"/>
          <w:szCs w:val="20"/>
          <w:lang w:eastAsia="en-US"/>
        </w:rPr>
        <w:t>ODGOVORNEGA VODJO DEL</w:t>
      </w:r>
    </w:p>
    <w:p w14:paraId="6F89B7E7" w14:textId="77777777" w:rsidR="00572660" w:rsidRDefault="00572660" w:rsidP="007126E3">
      <w:pPr>
        <w:pStyle w:val="Odstavekseznama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E297D96" w14:textId="77777777" w:rsidR="007126E3" w:rsidRDefault="007126E3" w:rsidP="007126E3">
      <w:pPr>
        <w:pStyle w:val="Odstavekseznama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in zanj v skladu </w:t>
      </w:r>
      <w:r w:rsidRPr="007126E3">
        <w:rPr>
          <w:rFonts w:ascii="Arial" w:eastAsia="Calibri" w:hAnsi="Arial" w:cs="Arial"/>
          <w:sz w:val="20"/>
          <w:szCs w:val="20"/>
          <w:lang w:eastAsia="en-US"/>
        </w:rPr>
        <w:t xml:space="preserve">v skladu z </w:t>
      </w:r>
      <w:r>
        <w:rPr>
          <w:rFonts w:ascii="Arial" w:eastAsia="Calibri" w:hAnsi="Arial" w:cs="Arial"/>
          <w:sz w:val="20"/>
          <w:szCs w:val="20"/>
          <w:lang w:eastAsia="en-US"/>
        </w:rPr>
        <w:t>19. členom Gradbenega</w:t>
      </w:r>
      <w:r w:rsidRPr="007126E3">
        <w:rPr>
          <w:rFonts w:ascii="Arial" w:eastAsia="Calibri" w:hAnsi="Arial" w:cs="Arial"/>
          <w:sz w:val="20"/>
          <w:szCs w:val="20"/>
          <w:lang w:eastAsia="en-US"/>
        </w:rPr>
        <w:t xml:space="preserve"> zakon</w:t>
      </w:r>
      <w:r>
        <w:rPr>
          <w:rFonts w:ascii="Arial" w:eastAsia="Calibri" w:hAnsi="Arial" w:cs="Arial"/>
          <w:sz w:val="20"/>
          <w:szCs w:val="20"/>
          <w:lang w:eastAsia="en-US"/>
        </w:rPr>
        <w:t>a</w:t>
      </w:r>
      <w:r w:rsidRPr="007126E3">
        <w:rPr>
          <w:rFonts w:ascii="Arial" w:eastAsia="Calibri" w:hAnsi="Arial" w:cs="Arial"/>
          <w:sz w:val="20"/>
          <w:szCs w:val="20"/>
          <w:lang w:eastAsia="en-US"/>
        </w:rPr>
        <w:t xml:space="preserve"> (GZ-1</w:t>
      </w:r>
      <w:r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7126E3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7126E3">
        <w:rPr>
          <w:rFonts w:ascii="Arial" w:eastAsia="Calibri" w:hAnsi="Arial" w:cs="Arial"/>
          <w:sz w:val="20"/>
          <w:szCs w:val="20"/>
          <w:lang w:eastAsia="en-US"/>
        </w:rPr>
        <w:t>Uradni list RS, št. 199/21, 105/22 – ZZNŠPP, 133/23, 85/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24 – ZAID-A in 47/25 – </w:t>
      </w:r>
      <w:proofErr w:type="spellStart"/>
      <w:r>
        <w:rPr>
          <w:rFonts w:ascii="Arial" w:eastAsia="Calibri" w:hAnsi="Arial" w:cs="Arial"/>
          <w:sz w:val="20"/>
          <w:szCs w:val="20"/>
          <w:lang w:eastAsia="en-US"/>
        </w:rPr>
        <w:t>odl</w:t>
      </w:r>
      <w:proofErr w:type="spellEnd"/>
      <w:r>
        <w:rPr>
          <w:rFonts w:ascii="Arial" w:eastAsia="Calibri" w:hAnsi="Arial" w:cs="Arial"/>
          <w:sz w:val="20"/>
          <w:szCs w:val="20"/>
          <w:lang w:eastAsia="en-US"/>
        </w:rPr>
        <w:t>. US) posredovali dokazila o izpolnjevanju pogojev:</w:t>
      </w:r>
    </w:p>
    <w:p w14:paraId="1C10D025" w14:textId="3A3FF75E" w:rsidR="007126E3" w:rsidRPr="007126E3" w:rsidRDefault="007126E3" w:rsidP="000F05FD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126E3">
        <w:rPr>
          <w:rFonts w:ascii="Arial" w:eastAsia="Calibri" w:hAnsi="Arial" w:cs="Arial"/>
          <w:sz w:val="20"/>
          <w:szCs w:val="20"/>
          <w:lang w:eastAsia="en-US"/>
        </w:rPr>
        <w:t>dokazilo o</w:t>
      </w:r>
      <w:r w:rsidR="00EB62EC">
        <w:rPr>
          <w:rFonts w:ascii="Arial" w:eastAsia="Calibri" w:hAnsi="Arial" w:cs="Arial"/>
          <w:sz w:val="20"/>
          <w:szCs w:val="20"/>
          <w:lang w:eastAsia="en-US"/>
        </w:rPr>
        <w:t xml:space="preserve"> strokovni </w:t>
      </w:r>
      <w:r w:rsidRPr="007126E3">
        <w:rPr>
          <w:rFonts w:ascii="Arial" w:eastAsia="Calibri" w:hAnsi="Arial" w:cs="Arial"/>
          <w:sz w:val="20"/>
          <w:szCs w:val="20"/>
          <w:lang w:eastAsia="en-US"/>
        </w:rPr>
        <w:t>izobrazbi,</w:t>
      </w:r>
    </w:p>
    <w:p w14:paraId="4C0DE09A" w14:textId="1BE380F9" w:rsidR="007126E3" w:rsidRPr="007126E3" w:rsidRDefault="007126E3" w:rsidP="000F05FD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126E3">
        <w:rPr>
          <w:rFonts w:ascii="Arial" w:eastAsia="Calibri" w:hAnsi="Arial" w:cs="Arial"/>
          <w:sz w:val="20"/>
          <w:szCs w:val="20"/>
          <w:lang w:eastAsia="en-US"/>
        </w:rPr>
        <w:t>dokazilo o opravljenem strokovnem izpitu za vodenje del pri IZS,</w:t>
      </w:r>
      <w:r w:rsidR="00EB62EC">
        <w:rPr>
          <w:rFonts w:ascii="Arial" w:eastAsia="Calibri" w:hAnsi="Arial" w:cs="Arial"/>
          <w:sz w:val="20"/>
          <w:szCs w:val="20"/>
          <w:lang w:eastAsia="en-US"/>
        </w:rPr>
        <w:t xml:space="preserve"> in</w:t>
      </w:r>
    </w:p>
    <w:p w14:paraId="05208AD8" w14:textId="23F9FE3E" w:rsidR="007126E3" w:rsidRDefault="007126E3" w:rsidP="000F05FD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126E3">
        <w:rPr>
          <w:rFonts w:ascii="Arial" w:eastAsia="Calibri" w:hAnsi="Arial" w:cs="Arial"/>
          <w:sz w:val="20"/>
          <w:szCs w:val="20"/>
          <w:lang w:eastAsia="en-US"/>
        </w:rPr>
        <w:t>potrdilo o vpisu v imenik vodij del pri IZS</w:t>
      </w:r>
      <w:r w:rsidR="00EB62EC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24E0159D" w14:textId="77777777" w:rsidR="007126E3" w:rsidRDefault="007126E3" w:rsidP="007126E3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9A880D" w14:textId="0B245C4B" w:rsidR="007126E3" w:rsidRDefault="00EB62EC" w:rsidP="00EB62EC">
      <w:pPr>
        <w:spacing w:line="276" w:lineRule="auto"/>
        <w:ind w:left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in</w:t>
      </w:r>
    </w:p>
    <w:p w14:paraId="489B5BFA" w14:textId="77777777" w:rsidR="00EB62EC" w:rsidRDefault="00EB62EC" w:rsidP="007126E3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583EC8A" w14:textId="3A901D2C" w:rsidR="007126E3" w:rsidRPr="007126E3" w:rsidRDefault="007126E3" w:rsidP="000F05FD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VO</w:t>
      </w:r>
      <w:r w:rsidRPr="007126E3">
        <w:rPr>
          <w:rFonts w:ascii="Arial" w:eastAsia="Calibri" w:hAnsi="Arial" w:cs="Arial"/>
          <w:sz w:val="20"/>
          <w:szCs w:val="20"/>
          <w:lang w:eastAsia="en-US"/>
        </w:rPr>
        <w:t xml:space="preserve">DJO </w:t>
      </w:r>
      <w:r>
        <w:rPr>
          <w:rFonts w:ascii="Arial" w:eastAsia="Calibri" w:hAnsi="Arial" w:cs="Arial"/>
          <w:sz w:val="20"/>
          <w:szCs w:val="20"/>
          <w:lang w:eastAsia="en-US"/>
        </w:rPr>
        <w:t>GRADNJE</w:t>
      </w:r>
    </w:p>
    <w:p w14:paraId="1160FE4D" w14:textId="77777777" w:rsidR="00572660" w:rsidRDefault="00572660" w:rsidP="007126E3">
      <w:pPr>
        <w:pStyle w:val="Odstavekseznama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1162C86" w14:textId="33201DFE" w:rsidR="007126E3" w:rsidRDefault="007126E3" w:rsidP="007126E3">
      <w:pPr>
        <w:pStyle w:val="Odstavekseznama"/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in zanj v skladu </w:t>
      </w:r>
      <w:r w:rsidRPr="007126E3">
        <w:rPr>
          <w:rFonts w:ascii="Arial" w:eastAsia="Calibri" w:hAnsi="Arial" w:cs="Arial"/>
          <w:sz w:val="20"/>
          <w:szCs w:val="20"/>
          <w:lang w:eastAsia="en-US"/>
        </w:rPr>
        <w:t xml:space="preserve">v skladu z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18. členom </w:t>
      </w:r>
      <w:r w:rsidRPr="007126E3">
        <w:rPr>
          <w:rFonts w:ascii="Arial" w:eastAsia="Calibri" w:hAnsi="Arial" w:cs="Arial"/>
          <w:sz w:val="20"/>
          <w:szCs w:val="20"/>
          <w:lang w:eastAsia="en-US"/>
        </w:rPr>
        <w:t>GZ-1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posredovali dokazila o izpolnjevanju pogojev:</w:t>
      </w:r>
    </w:p>
    <w:p w14:paraId="446BADBD" w14:textId="01D7886F" w:rsidR="007126E3" w:rsidRDefault="007126E3" w:rsidP="000F05FD">
      <w:pPr>
        <w:pStyle w:val="Odstavekseznama"/>
        <w:numPr>
          <w:ilvl w:val="0"/>
          <w:numId w:val="8"/>
        </w:num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126E3">
        <w:rPr>
          <w:rFonts w:ascii="Arial" w:hAnsi="Arial" w:cs="Arial"/>
          <w:sz w:val="20"/>
          <w:szCs w:val="20"/>
        </w:rPr>
        <w:t>dokazilo o strokovni</w:t>
      </w:r>
      <w:r w:rsidR="00EB62EC">
        <w:rPr>
          <w:rFonts w:ascii="Arial" w:hAnsi="Arial" w:cs="Arial"/>
          <w:sz w:val="20"/>
          <w:szCs w:val="20"/>
        </w:rPr>
        <w:t xml:space="preserve"> / poklicni</w:t>
      </w:r>
      <w:r w:rsidRPr="007126E3">
        <w:rPr>
          <w:rFonts w:ascii="Arial" w:hAnsi="Arial" w:cs="Arial"/>
          <w:sz w:val="20"/>
          <w:szCs w:val="20"/>
        </w:rPr>
        <w:t xml:space="preserve"> izobrazbi,</w:t>
      </w:r>
      <w:r w:rsidR="00EB62EC">
        <w:rPr>
          <w:rFonts w:ascii="Arial" w:hAnsi="Arial" w:cs="Arial"/>
          <w:sz w:val="20"/>
          <w:szCs w:val="20"/>
        </w:rPr>
        <w:t xml:space="preserve"> in</w:t>
      </w:r>
    </w:p>
    <w:p w14:paraId="5425BF8C" w14:textId="6A92532C" w:rsidR="00EB62EC" w:rsidRDefault="00EB62EC" w:rsidP="00EB62EC">
      <w:pPr>
        <w:pStyle w:val="Odstavekseznam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EB62EC">
        <w:rPr>
          <w:rFonts w:ascii="Arial" w:hAnsi="Arial" w:cs="Arial"/>
          <w:sz w:val="20"/>
          <w:szCs w:val="20"/>
        </w:rPr>
        <w:t>potrdilo o v</w:t>
      </w:r>
      <w:r>
        <w:rPr>
          <w:rFonts w:ascii="Arial" w:hAnsi="Arial" w:cs="Arial"/>
          <w:sz w:val="20"/>
          <w:szCs w:val="20"/>
        </w:rPr>
        <w:t>pisu:</w:t>
      </w:r>
    </w:p>
    <w:p w14:paraId="41A311D8" w14:textId="79C85848" w:rsidR="00EB62EC" w:rsidRDefault="00EB62EC" w:rsidP="00EB62EC">
      <w:pPr>
        <w:pStyle w:val="Odstavekseznama"/>
        <w:ind w:left="1080" w:firstLine="3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vodje del v imenik vodij del pri IZS, ali</w:t>
      </w:r>
    </w:p>
    <w:p w14:paraId="574467F8" w14:textId="34B8D967" w:rsidR="00EB62EC" w:rsidRDefault="00EB62EC" w:rsidP="00EB62EC">
      <w:pPr>
        <w:pStyle w:val="Odstavekseznama"/>
        <w:ind w:left="1080" w:firstLine="3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7126E3" w:rsidRPr="00EB62EC">
        <w:rPr>
          <w:rFonts w:ascii="Arial" w:hAnsi="Arial" w:cs="Arial"/>
          <w:sz w:val="20"/>
          <w:szCs w:val="20"/>
        </w:rPr>
        <w:t>delovodj</w:t>
      </w:r>
      <w:r w:rsidRPr="00EB62EC">
        <w:rPr>
          <w:rFonts w:ascii="Arial" w:hAnsi="Arial" w:cs="Arial"/>
          <w:sz w:val="20"/>
          <w:szCs w:val="20"/>
        </w:rPr>
        <w:t>e</w:t>
      </w:r>
      <w:r w:rsidR="007126E3" w:rsidRPr="00EB62EC">
        <w:rPr>
          <w:rFonts w:ascii="Arial" w:hAnsi="Arial" w:cs="Arial"/>
          <w:sz w:val="20"/>
          <w:szCs w:val="20"/>
        </w:rPr>
        <w:t xml:space="preserve"> </w:t>
      </w:r>
      <w:r w:rsidR="00572660" w:rsidRPr="00EB62EC">
        <w:rPr>
          <w:rFonts w:ascii="Arial" w:hAnsi="Arial" w:cs="Arial"/>
          <w:sz w:val="20"/>
          <w:szCs w:val="20"/>
        </w:rPr>
        <w:t xml:space="preserve">v imenik </w:t>
      </w:r>
      <w:r w:rsidR="007126E3" w:rsidRPr="00EB62EC">
        <w:rPr>
          <w:rFonts w:ascii="Arial" w:hAnsi="Arial" w:cs="Arial"/>
          <w:sz w:val="20"/>
          <w:szCs w:val="20"/>
        </w:rPr>
        <w:t>pri GZS</w:t>
      </w:r>
      <w:r w:rsidRPr="00EB62EC">
        <w:rPr>
          <w:rFonts w:ascii="Arial" w:hAnsi="Arial" w:cs="Arial"/>
          <w:sz w:val="20"/>
          <w:szCs w:val="20"/>
        </w:rPr>
        <w:t>,</w:t>
      </w:r>
      <w:r w:rsidR="007126E3" w:rsidRPr="00EB62EC">
        <w:rPr>
          <w:rFonts w:ascii="Arial" w:hAnsi="Arial" w:cs="Arial"/>
          <w:sz w:val="20"/>
          <w:szCs w:val="20"/>
        </w:rPr>
        <w:t xml:space="preserve"> ali </w:t>
      </w:r>
    </w:p>
    <w:p w14:paraId="71F50E1D" w14:textId="035DCB58" w:rsidR="007126E3" w:rsidRPr="00EB62EC" w:rsidRDefault="00EB62EC" w:rsidP="00EB62EC">
      <w:pPr>
        <w:pStyle w:val="Odstavekseznama"/>
        <w:ind w:left="1080" w:firstLine="3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EB62EC">
        <w:rPr>
          <w:rFonts w:ascii="Arial" w:hAnsi="Arial" w:cs="Arial"/>
          <w:sz w:val="20"/>
          <w:szCs w:val="20"/>
        </w:rPr>
        <w:t xml:space="preserve">mojstra v imenik </w:t>
      </w:r>
      <w:r w:rsidR="007126E3" w:rsidRPr="00EB62EC">
        <w:rPr>
          <w:rFonts w:ascii="Arial" w:hAnsi="Arial" w:cs="Arial"/>
          <w:sz w:val="20"/>
          <w:szCs w:val="20"/>
        </w:rPr>
        <w:t>OZS</w:t>
      </w:r>
      <w:r w:rsidR="006143EF" w:rsidRPr="00EB62EC">
        <w:rPr>
          <w:rFonts w:ascii="Arial" w:hAnsi="Arial" w:cs="Arial"/>
          <w:sz w:val="20"/>
          <w:szCs w:val="20"/>
        </w:rPr>
        <w:t>.</w:t>
      </w:r>
    </w:p>
    <w:p w14:paraId="36C646B7" w14:textId="77777777" w:rsidR="007126E3" w:rsidRPr="007126E3" w:rsidRDefault="007126E3" w:rsidP="007126E3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3F9D784" w14:textId="77777777" w:rsidR="001926E8" w:rsidRPr="005834FA" w:rsidRDefault="001926E8" w:rsidP="001926E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3DC85EF" w14:textId="77777777" w:rsidR="001926E8" w:rsidRDefault="001926E8" w:rsidP="001926E8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3DCFC106" w14:textId="77777777" w:rsidR="007126E3" w:rsidRDefault="007126E3" w:rsidP="001926E8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662CCABC" w14:textId="77777777" w:rsidR="007126E3" w:rsidRDefault="007126E3" w:rsidP="001926E8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7E0B070D" w14:textId="77777777" w:rsidR="001926E8" w:rsidRDefault="001926E8" w:rsidP="001926E8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081A66C7" w14:textId="77777777" w:rsidR="001926E8" w:rsidRPr="005834FA" w:rsidRDefault="001926E8" w:rsidP="001926E8">
      <w:pPr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662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402"/>
        <w:gridCol w:w="4133"/>
      </w:tblGrid>
      <w:tr w:rsidR="001926E8" w:rsidRPr="005834FA" w14:paraId="5939E350" w14:textId="77777777" w:rsidTr="007126E3">
        <w:trPr>
          <w:trHeight w:val="397"/>
        </w:trPr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E586E1" w14:textId="77777777" w:rsidR="001926E8" w:rsidRPr="005834FA" w:rsidRDefault="001926E8" w:rsidP="007126E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74547C" w14:textId="77777777" w:rsidR="001926E8" w:rsidRPr="005834FA" w:rsidRDefault="001926E8" w:rsidP="007126E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41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D9DE81" w14:textId="77777777" w:rsidR="001926E8" w:rsidRPr="005834FA" w:rsidRDefault="001926E8" w:rsidP="007126E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</w:tr>
      <w:tr w:rsidR="001926E8" w:rsidRPr="005834FA" w14:paraId="20BC0F03" w14:textId="77777777" w:rsidTr="007126E3">
        <w:trPr>
          <w:trHeight w:val="397"/>
        </w:trPr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D255FF" w14:textId="77777777" w:rsidR="001926E8" w:rsidRPr="005834FA" w:rsidRDefault="001926E8" w:rsidP="007126E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39DA9F" w14:textId="77777777" w:rsidR="001926E8" w:rsidRPr="005834FA" w:rsidRDefault="001926E8" w:rsidP="007126E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84EE6F" w14:textId="77777777" w:rsidR="001926E8" w:rsidRPr="005834FA" w:rsidRDefault="001926E8" w:rsidP="007126E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6E8" w:rsidRPr="005834FA" w14:paraId="3A57CE0D" w14:textId="77777777" w:rsidTr="007126E3">
        <w:trPr>
          <w:trHeight w:val="397"/>
        </w:trPr>
        <w:tc>
          <w:tcPr>
            <w:tcW w:w="212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98B523" w14:textId="77777777" w:rsidR="001926E8" w:rsidRPr="005834FA" w:rsidRDefault="001926E8" w:rsidP="007126E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69F1C2" w14:textId="77777777" w:rsidR="001926E8" w:rsidRPr="005834FA" w:rsidRDefault="001926E8" w:rsidP="007126E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6C647C" w14:textId="77777777" w:rsidR="001926E8" w:rsidRPr="005834FA" w:rsidRDefault="001926E8" w:rsidP="007126E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</w:tr>
      <w:tr w:rsidR="001926E8" w:rsidRPr="005834FA" w14:paraId="02E11915" w14:textId="77777777" w:rsidTr="007126E3">
        <w:trPr>
          <w:trHeight w:val="47"/>
        </w:trPr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889CDE" w14:textId="77777777" w:rsidR="001926E8" w:rsidRPr="005834FA" w:rsidRDefault="001926E8" w:rsidP="007126E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F6C9CF" w14:textId="77777777" w:rsidR="001926E8" w:rsidRPr="005834FA" w:rsidRDefault="001926E8" w:rsidP="007126E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nil"/>
            </w:tcBorders>
            <w:shd w:val="clear" w:color="auto" w:fill="auto"/>
            <w:vAlign w:val="bottom"/>
          </w:tcPr>
          <w:p w14:paraId="3AA9103F" w14:textId="77777777" w:rsidR="001926E8" w:rsidRPr="005834FA" w:rsidRDefault="001926E8" w:rsidP="007126E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06C152" w14:textId="77777777" w:rsidR="001926E8" w:rsidRDefault="001926E8" w:rsidP="00122A71">
      <w:pPr>
        <w:ind w:left="720"/>
        <w:contextualSpacing/>
        <w:jc w:val="right"/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</w:pPr>
    </w:p>
    <w:p w14:paraId="21BBECBB" w14:textId="77777777" w:rsidR="001926E8" w:rsidRDefault="001926E8">
      <w:pPr>
        <w:spacing w:after="200" w:line="276" w:lineRule="auto"/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</w:pPr>
      <w:r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  <w:br w:type="page"/>
      </w:r>
    </w:p>
    <w:p w14:paraId="5233C7A8" w14:textId="383343C7" w:rsidR="00122A71" w:rsidRPr="005834FA" w:rsidRDefault="00122A71" w:rsidP="00122A71">
      <w:pPr>
        <w:ind w:left="720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5834FA"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  <w:lastRenderedPageBreak/>
        <w:t>OBR-</w:t>
      </w:r>
      <w:r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  <w:t>3</w:t>
      </w:r>
      <w:r w:rsidR="003D6A6E"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  <w:t>a</w:t>
      </w:r>
    </w:p>
    <w:p w14:paraId="48FB468E" w14:textId="77777777" w:rsidR="00912A02" w:rsidRDefault="00912A02" w:rsidP="00301B72">
      <w:pPr>
        <w:spacing w:line="276" w:lineRule="auto"/>
        <w:ind w:left="426" w:hanging="426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477276B6" w14:textId="37FA94E6" w:rsidR="00A145E5" w:rsidRPr="005834FA" w:rsidRDefault="00A145E5" w:rsidP="00301B72">
      <w:pPr>
        <w:spacing w:line="276" w:lineRule="auto"/>
        <w:ind w:left="426" w:hanging="426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5834FA">
        <w:rPr>
          <w:rFonts w:ascii="Arial" w:hAnsi="Arial" w:cs="Arial"/>
          <w:b/>
          <w:sz w:val="20"/>
          <w:szCs w:val="20"/>
        </w:rPr>
        <w:t>S</w:t>
      </w:r>
      <w:r w:rsidR="00122A71">
        <w:rPr>
          <w:rFonts w:ascii="Arial" w:hAnsi="Arial" w:cs="Arial"/>
          <w:b/>
          <w:sz w:val="20"/>
          <w:szCs w:val="20"/>
        </w:rPr>
        <w:t>EZNAM</w:t>
      </w:r>
      <w:r w:rsidRPr="005834FA">
        <w:rPr>
          <w:rFonts w:ascii="Arial" w:hAnsi="Arial" w:cs="Arial"/>
          <w:b/>
          <w:sz w:val="20"/>
          <w:szCs w:val="20"/>
        </w:rPr>
        <w:t xml:space="preserve"> PODIZVAJALC</w:t>
      </w:r>
      <w:r w:rsidR="00122A71">
        <w:rPr>
          <w:rFonts w:ascii="Arial" w:hAnsi="Arial" w:cs="Arial"/>
          <w:b/>
          <w:sz w:val="20"/>
          <w:szCs w:val="20"/>
        </w:rPr>
        <w:t>EV</w:t>
      </w:r>
      <w:r w:rsidR="00786AF8">
        <w:rPr>
          <w:rFonts w:ascii="Arial" w:hAnsi="Arial" w:cs="Arial"/>
          <w:b/>
          <w:sz w:val="20"/>
          <w:szCs w:val="20"/>
        </w:rPr>
        <w:t xml:space="preserve"> / PARTNERJEV</w:t>
      </w:r>
    </w:p>
    <w:tbl>
      <w:tblPr>
        <w:tblW w:w="9781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513"/>
      </w:tblGrid>
      <w:tr w:rsidR="00A145E5" w:rsidRPr="005834FA" w14:paraId="477276B9" w14:textId="77777777" w:rsidTr="007E590A">
        <w:trPr>
          <w:trHeight w:val="510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6B7" w14:textId="77777777" w:rsidR="00A145E5" w:rsidRPr="005834FA" w:rsidRDefault="00A145E5" w:rsidP="00A145E5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Ponudnik:</w:t>
            </w:r>
          </w:p>
        </w:tc>
        <w:tc>
          <w:tcPr>
            <w:tcW w:w="7513" w:type="dxa"/>
            <w:shd w:val="clear" w:color="auto" w:fill="auto"/>
            <w:vAlign w:val="bottom"/>
          </w:tcPr>
          <w:p w14:paraId="477276B8" w14:textId="77777777" w:rsidR="00A145E5" w:rsidRPr="005834FA" w:rsidRDefault="00A145E5" w:rsidP="00A145E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45E5" w:rsidRPr="005834FA" w14:paraId="477276BC" w14:textId="77777777" w:rsidTr="007E590A">
        <w:trPr>
          <w:trHeight w:val="510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6BA" w14:textId="77777777" w:rsidR="00A145E5" w:rsidRPr="005834FA" w:rsidRDefault="00A145E5" w:rsidP="00A145E5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Naslov ponudnika:</w:t>
            </w:r>
          </w:p>
        </w:tc>
        <w:tc>
          <w:tcPr>
            <w:tcW w:w="7513" w:type="dxa"/>
            <w:shd w:val="clear" w:color="auto" w:fill="auto"/>
            <w:vAlign w:val="bottom"/>
          </w:tcPr>
          <w:p w14:paraId="477276BB" w14:textId="77777777" w:rsidR="00A145E5" w:rsidRPr="005834FA" w:rsidRDefault="00A145E5" w:rsidP="00A145E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7276BD" w14:textId="77777777" w:rsidR="00A145E5" w:rsidRPr="005834FA" w:rsidRDefault="00A145E5" w:rsidP="00A145E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77276BE" w14:textId="77777777" w:rsidR="00A145E5" w:rsidRDefault="00A145E5" w:rsidP="00A145E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834FA">
        <w:rPr>
          <w:rFonts w:ascii="Arial" w:hAnsi="Arial" w:cs="Arial"/>
          <w:sz w:val="20"/>
          <w:szCs w:val="20"/>
        </w:rPr>
        <w:t xml:space="preserve">Izjavljamo, da pri izvedbi javnega naročila </w:t>
      </w:r>
    </w:p>
    <w:p w14:paraId="3F35A443" w14:textId="77777777" w:rsidR="006143EF" w:rsidRDefault="006143EF" w:rsidP="006143EF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07EB86B8" w14:textId="77777777" w:rsidR="006143EF" w:rsidRDefault="006143EF" w:rsidP="006143EF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E0C75">
        <w:rPr>
          <w:rFonts w:ascii="Arial" w:hAnsi="Arial" w:cs="Arial"/>
          <w:b/>
          <w:sz w:val="20"/>
          <w:szCs w:val="20"/>
        </w:rPr>
        <w:t>»</w:t>
      </w:r>
      <w:r>
        <w:rPr>
          <w:rFonts w:ascii="Arial" w:hAnsi="Arial" w:cs="Arial"/>
          <w:b/>
          <w:sz w:val="20"/>
          <w:szCs w:val="20"/>
        </w:rPr>
        <w:t>NOVOGRADNJA VRTCA KRKINE LUČKE V VAVTI VASI</w:t>
      </w:r>
      <w:r w:rsidRPr="00DE0C75">
        <w:rPr>
          <w:rFonts w:ascii="Arial" w:hAnsi="Arial" w:cs="Arial"/>
          <w:b/>
          <w:sz w:val="20"/>
          <w:szCs w:val="20"/>
        </w:rPr>
        <w:t>«</w:t>
      </w:r>
    </w:p>
    <w:p w14:paraId="477276C1" w14:textId="77777777" w:rsidR="00A145E5" w:rsidRPr="005834FA" w:rsidRDefault="00A145E5" w:rsidP="00A145E5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77276C2" w14:textId="4C0ECA21" w:rsidR="00A145E5" w:rsidRPr="005834FA" w:rsidRDefault="00A20472" w:rsidP="00A145E5">
      <w:pPr>
        <w:spacing w:line="276" w:lineRule="auto"/>
        <w:ind w:left="36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Calibri" w:hAnsi="Arial" w:cs="Arial"/>
            <w:lang w:eastAsia="en-US"/>
          </w:rPr>
          <w:id w:val="-1849637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31CE">
            <w:rPr>
              <w:rFonts w:ascii="MS Gothic" w:eastAsia="MS Gothic" w:hAnsi="MS Gothic" w:cs="Arial" w:hint="eastAsia"/>
              <w:lang w:eastAsia="en-US"/>
            </w:rPr>
            <w:t>☐</w:t>
          </w:r>
        </w:sdtContent>
      </w:sdt>
      <w:r w:rsidR="00A145E5" w:rsidRPr="005834FA">
        <w:rPr>
          <w:rFonts w:ascii="Arial" w:hAnsi="Arial" w:cs="Arial"/>
          <w:sz w:val="20"/>
          <w:szCs w:val="20"/>
        </w:rPr>
        <w:t xml:space="preserve">   NE BOMO sodelovali s podizvajalci</w:t>
      </w:r>
      <w:r w:rsidR="0088656A">
        <w:rPr>
          <w:rFonts w:ascii="Arial" w:hAnsi="Arial" w:cs="Arial"/>
          <w:sz w:val="20"/>
          <w:szCs w:val="20"/>
        </w:rPr>
        <w:t xml:space="preserve"> oz. partnerji</w:t>
      </w:r>
    </w:p>
    <w:p w14:paraId="477276C3" w14:textId="77777777" w:rsidR="00A145E5" w:rsidRDefault="00A20472" w:rsidP="00A145E5">
      <w:pPr>
        <w:spacing w:line="276" w:lineRule="auto"/>
        <w:ind w:left="36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Calibri" w:hAnsi="Arial" w:cs="Arial"/>
            <w:lang w:eastAsia="en-US"/>
          </w:rPr>
          <w:id w:val="-1698997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3A0D">
            <w:rPr>
              <w:rFonts w:ascii="MS Gothic" w:eastAsia="MS Gothic" w:hAnsi="MS Gothic" w:cs="Arial" w:hint="eastAsia"/>
              <w:lang w:eastAsia="en-US"/>
            </w:rPr>
            <w:t>☐</w:t>
          </w:r>
        </w:sdtContent>
      </w:sdt>
      <w:r w:rsidR="00A145E5" w:rsidRPr="005834FA">
        <w:rPr>
          <w:rFonts w:ascii="Arial" w:hAnsi="Arial" w:cs="Arial"/>
          <w:sz w:val="20"/>
          <w:szCs w:val="20"/>
        </w:rPr>
        <w:t xml:space="preserve">   BOMO sodelovali z naslednjimi podizvajalci:</w:t>
      </w:r>
    </w:p>
    <w:p w14:paraId="55175090" w14:textId="1010C99E" w:rsidR="002F6B98" w:rsidRDefault="00A20472" w:rsidP="002F6B98">
      <w:pPr>
        <w:spacing w:line="276" w:lineRule="auto"/>
        <w:ind w:left="36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Calibri" w:hAnsi="Arial" w:cs="Arial"/>
            <w:lang w:eastAsia="en-US"/>
          </w:rPr>
          <w:id w:val="-550076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6B98">
            <w:rPr>
              <w:rFonts w:ascii="MS Gothic" w:eastAsia="MS Gothic" w:hAnsi="MS Gothic" w:cs="Arial" w:hint="eastAsia"/>
              <w:lang w:eastAsia="en-US"/>
            </w:rPr>
            <w:t>☐</w:t>
          </w:r>
        </w:sdtContent>
      </w:sdt>
      <w:r w:rsidR="002F6B98" w:rsidRPr="005834FA">
        <w:rPr>
          <w:rFonts w:ascii="Arial" w:hAnsi="Arial" w:cs="Arial"/>
          <w:sz w:val="20"/>
          <w:szCs w:val="20"/>
        </w:rPr>
        <w:t xml:space="preserve">   BOMO sodelovali z naslednjimi p</w:t>
      </w:r>
      <w:r w:rsidR="002F6B98">
        <w:rPr>
          <w:rFonts w:ascii="Arial" w:hAnsi="Arial" w:cs="Arial"/>
          <w:sz w:val="20"/>
          <w:szCs w:val="20"/>
        </w:rPr>
        <w:t>artnerji (skupna ponudba)</w:t>
      </w:r>
      <w:r w:rsidR="002F6B98" w:rsidRPr="005834FA">
        <w:rPr>
          <w:rFonts w:ascii="Arial" w:hAnsi="Arial" w:cs="Arial"/>
          <w:sz w:val="20"/>
          <w:szCs w:val="20"/>
        </w:rPr>
        <w:t>:</w:t>
      </w:r>
    </w:p>
    <w:p w14:paraId="7F8744BB" w14:textId="3A745B27" w:rsidR="00126BBB" w:rsidRPr="005834FA" w:rsidRDefault="00A20472" w:rsidP="00126BBB">
      <w:pPr>
        <w:spacing w:line="276" w:lineRule="auto"/>
        <w:ind w:left="36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Calibri" w:hAnsi="Arial" w:cs="Arial"/>
            <w:lang w:eastAsia="en-US"/>
          </w:rPr>
          <w:id w:val="1753385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6BBB">
            <w:rPr>
              <w:rFonts w:ascii="MS Gothic" w:eastAsia="MS Gothic" w:hAnsi="MS Gothic" w:cs="Arial" w:hint="eastAsia"/>
              <w:lang w:eastAsia="en-US"/>
            </w:rPr>
            <w:t>☐</w:t>
          </w:r>
        </w:sdtContent>
      </w:sdt>
      <w:r w:rsidR="00126BBB" w:rsidRPr="005834FA">
        <w:rPr>
          <w:rFonts w:ascii="Arial" w:hAnsi="Arial" w:cs="Arial"/>
          <w:sz w:val="20"/>
          <w:szCs w:val="20"/>
        </w:rPr>
        <w:t xml:space="preserve">   BOMO </w:t>
      </w:r>
      <w:r w:rsidR="00126BBB">
        <w:rPr>
          <w:rFonts w:ascii="Arial" w:hAnsi="Arial" w:cs="Arial"/>
          <w:sz w:val="20"/>
          <w:szCs w:val="20"/>
        </w:rPr>
        <w:t>uporabili zmogljivosti</w:t>
      </w:r>
      <w:r w:rsidR="0001444D">
        <w:rPr>
          <w:rFonts w:ascii="Arial" w:hAnsi="Arial" w:cs="Arial"/>
          <w:sz w:val="20"/>
          <w:szCs w:val="20"/>
        </w:rPr>
        <w:t xml:space="preserve"> naslednjih subjektov:</w:t>
      </w:r>
    </w:p>
    <w:p w14:paraId="477276C4" w14:textId="77777777" w:rsidR="00A145E5" w:rsidRPr="005834FA" w:rsidRDefault="00A145E5" w:rsidP="00A145E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5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464"/>
        <w:gridCol w:w="3606"/>
        <w:gridCol w:w="1949"/>
      </w:tblGrid>
      <w:tr w:rsidR="00A145E5" w:rsidRPr="005834FA" w14:paraId="477276C9" w14:textId="77777777" w:rsidTr="007E590A">
        <w:tc>
          <w:tcPr>
            <w:tcW w:w="534" w:type="dxa"/>
            <w:shd w:val="clear" w:color="auto" w:fill="auto"/>
            <w:vAlign w:val="center"/>
          </w:tcPr>
          <w:p w14:paraId="477276C5" w14:textId="77777777" w:rsidR="00A145E5" w:rsidRPr="005834FA" w:rsidRDefault="00A145E5" w:rsidP="00A145E5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5834FA">
              <w:rPr>
                <w:rFonts w:ascii="Arial" w:hAnsi="Arial" w:cs="Arial"/>
                <w:i/>
                <w:sz w:val="20"/>
                <w:szCs w:val="20"/>
              </w:rPr>
              <w:t>Št.</w:t>
            </w:r>
          </w:p>
        </w:tc>
        <w:tc>
          <w:tcPr>
            <w:tcW w:w="3464" w:type="dxa"/>
            <w:shd w:val="clear" w:color="auto" w:fill="auto"/>
            <w:vAlign w:val="center"/>
          </w:tcPr>
          <w:p w14:paraId="063CEE01" w14:textId="77777777" w:rsidR="00786AF8" w:rsidRDefault="00A145E5" w:rsidP="00A145E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834FA">
              <w:rPr>
                <w:rFonts w:ascii="Arial" w:hAnsi="Arial" w:cs="Arial"/>
                <w:i/>
                <w:sz w:val="20"/>
                <w:szCs w:val="20"/>
              </w:rPr>
              <w:t xml:space="preserve">Naziv in naslov </w:t>
            </w:r>
          </w:p>
          <w:p w14:paraId="477276C6" w14:textId="3C579005" w:rsidR="00A145E5" w:rsidRPr="005834FA" w:rsidRDefault="00A145E5" w:rsidP="00A145E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834FA">
              <w:rPr>
                <w:rFonts w:ascii="Arial" w:hAnsi="Arial" w:cs="Arial"/>
                <w:i/>
                <w:sz w:val="20"/>
                <w:szCs w:val="20"/>
              </w:rPr>
              <w:t>podizvajalca</w:t>
            </w:r>
            <w:r w:rsidR="00786AF8">
              <w:rPr>
                <w:rFonts w:ascii="Arial" w:hAnsi="Arial" w:cs="Arial"/>
                <w:i/>
                <w:sz w:val="20"/>
                <w:szCs w:val="20"/>
              </w:rPr>
              <w:t xml:space="preserve"> oz. partnerja</w:t>
            </w:r>
          </w:p>
        </w:tc>
        <w:tc>
          <w:tcPr>
            <w:tcW w:w="3606" w:type="dxa"/>
            <w:shd w:val="clear" w:color="auto" w:fill="auto"/>
            <w:vAlign w:val="center"/>
          </w:tcPr>
          <w:p w14:paraId="3AA01F01" w14:textId="77777777" w:rsidR="00786AF8" w:rsidRDefault="00A145E5" w:rsidP="00A145E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834FA">
              <w:rPr>
                <w:rFonts w:ascii="Arial" w:hAnsi="Arial" w:cs="Arial"/>
                <w:i/>
                <w:sz w:val="20"/>
                <w:szCs w:val="20"/>
              </w:rPr>
              <w:t xml:space="preserve">Dela, ki jih prevzema </w:t>
            </w:r>
          </w:p>
          <w:p w14:paraId="477276C7" w14:textId="251891DA" w:rsidR="00A145E5" w:rsidRPr="005834FA" w:rsidRDefault="00A145E5" w:rsidP="00A145E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834FA">
              <w:rPr>
                <w:rFonts w:ascii="Arial" w:hAnsi="Arial" w:cs="Arial"/>
                <w:i/>
                <w:sz w:val="20"/>
                <w:szCs w:val="20"/>
              </w:rPr>
              <w:t>podizvajalec</w:t>
            </w:r>
            <w:r w:rsidR="00786AF8">
              <w:rPr>
                <w:rFonts w:ascii="Arial" w:hAnsi="Arial" w:cs="Arial"/>
                <w:i/>
                <w:sz w:val="20"/>
                <w:szCs w:val="20"/>
              </w:rPr>
              <w:t xml:space="preserve"> oz. partner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73C0BF8" w14:textId="77777777" w:rsidR="00786AF8" w:rsidRDefault="00A145E5" w:rsidP="00A145E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834FA">
              <w:rPr>
                <w:rFonts w:ascii="Arial" w:hAnsi="Arial" w:cs="Arial"/>
                <w:i/>
                <w:sz w:val="20"/>
                <w:szCs w:val="20"/>
              </w:rPr>
              <w:t xml:space="preserve">Vrednost del </w:t>
            </w:r>
          </w:p>
          <w:p w14:paraId="477276C8" w14:textId="4EE38A13" w:rsidR="00A145E5" w:rsidRPr="005834FA" w:rsidRDefault="00A145E5" w:rsidP="00A145E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834FA">
              <w:rPr>
                <w:rFonts w:ascii="Arial" w:hAnsi="Arial" w:cs="Arial"/>
                <w:i/>
                <w:sz w:val="20"/>
                <w:szCs w:val="20"/>
              </w:rPr>
              <w:t xml:space="preserve"> (v €</w:t>
            </w:r>
            <w:r w:rsidR="00786AF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AC6D67">
              <w:rPr>
                <w:rFonts w:ascii="Arial" w:hAnsi="Arial" w:cs="Arial"/>
                <w:i/>
                <w:sz w:val="20"/>
                <w:szCs w:val="20"/>
              </w:rPr>
              <w:t>brez DDV</w:t>
            </w:r>
            <w:r w:rsidRPr="005834FA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  <w:tr w:rsidR="00A145E5" w:rsidRPr="005834FA" w14:paraId="477276CE" w14:textId="77777777" w:rsidTr="007E590A">
        <w:trPr>
          <w:trHeight w:val="567"/>
        </w:trPr>
        <w:tc>
          <w:tcPr>
            <w:tcW w:w="534" w:type="dxa"/>
            <w:vAlign w:val="center"/>
          </w:tcPr>
          <w:p w14:paraId="477276CA" w14:textId="77777777" w:rsidR="00A145E5" w:rsidRPr="005834FA" w:rsidRDefault="00A145E5" w:rsidP="00A145E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64" w:type="dxa"/>
            <w:vAlign w:val="center"/>
          </w:tcPr>
          <w:p w14:paraId="477276CB" w14:textId="77777777" w:rsidR="00A145E5" w:rsidRPr="005834FA" w:rsidRDefault="00A145E5" w:rsidP="00A145E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6" w:type="dxa"/>
            <w:vAlign w:val="center"/>
          </w:tcPr>
          <w:p w14:paraId="477276CC" w14:textId="77777777" w:rsidR="00A145E5" w:rsidRPr="005834FA" w:rsidRDefault="00A145E5" w:rsidP="00A145E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9" w:type="dxa"/>
            <w:vAlign w:val="center"/>
          </w:tcPr>
          <w:p w14:paraId="477276CD" w14:textId="77777777" w:rsidR="00A145E5" w:rsidRPr="005834FA" w:rsidRDefault="00A145E5" w:rsidP="00A145E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45E5" w:rsidRPr="005834FA" w14:paraId="477276D3" w14:textId="77777777" w:rsidTr="007E590A">
        <w:trPr>
          <w:trHeight w:val="567"/>
        </w:trPr>
        <w:tc>
          <w:tcPr>
            <w:tcW w:w="534" w:type="dxa"/>
            <w:vAlign w:val="center"/>
          </w:tcPr>
          <w:p w14:paraId="477276CF" w14:textId="77777777" w:rsidR="00A145E5" w:rsidRPr="005834FA" w:rsidRDefault="00A145E5" w:rsidP="00A145E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464" w:type="dxa"/>
            <w:vAlign w:val="center"/>
          </w:tcPr>
          <w:p w14:paraId="477276D0" w14:textId="77777777" w:rsidR="00A145E5" w:rsidRPr="005834FA" w:rsidRDefault="00A145E5" w:rsidP="00A145E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6" w:type="dxa"/>
            <w:vAlign w:val="center"/>
          </w:tcPr>
          <w:p w14:paraId="477276D1" w14:textId="77777777" w:rsidR="00A145E5" w:rsidRPr="005834FA" w:rsidRDefault="00A145E5" w:rsidP="00A145E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9" w:type="dxa"/>
            <w:vAlign w:val="center"/>
          </w:tcPr>
          <w:p w14:paraId="477276D2" w14:textId="77777777" w:rsidR="00A145E5" w:rsidRPr="005834FA" w:rsidRDefault="00A145E5" w:rsidP="00A145E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45E5" w:rsidRPr="005834FA" w14:paraId="477276D8" w14:textId="77777777" w:rsidTr="007E590A">
        <w:trPr>
          <w:trHeight w:val="567"/>
        </w:trPr>
        <w:tc>
          <w:tcPr>
            <w:tcW w:w="534" w:type="dxa"/>
            <w:vAlign w:val="center"/>
          </w:tcPr>
          <w:p w14:paraId="477276D4" w14:textId="77777777" w:rsidR="00A145E5" w:rsidRPr="005834FA" w:rsidRDefault="00A145E5" w:rsidP="00A145E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464" w:type="dxa"/>
            <w:vAlign w:val="center"/>
          </w:tcPr>
          <w:p w14:paraId="477276D5" w14:textId="77777777" w:rsidR="00A145E5" w:rsidRPr="005834FA" w:rsidRDefault="00A145E5" w:rsidP="00A145E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6" w:type="dxa"/>
            <w:vAlign w:val="center"/>
          </w:tcPr>
          <w:p w14:paraId="477276D6" w14:textId="77777777" w:rsidR="00A145E5" w:rsidRPr="005834FA" w:rsidRDefault="00A145E5" w:rsidP="00A145E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9" w:type="dxa"/>
            <w:vAlign w:val="center"/>
          </w:tcPr>
          <w:p w14:paraId="477276D7" w14:textId="77777777" w:rsidR="00A145E5" w:rsidRPr="005834FA" w:rsidRDefault="00A145E5" w:rsidP="00A145E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45E5" w:rsidRPr="005834FA" w14:paraId="477276DD" w14:textId="77777777" w:rsidTr="007E590A">
        <w:trPr>
          <w:trHeight w:val="567"/>
        </w:trPr>
        <w:tc>
          <w:tcPr>
            <w:tcW w:w="534" w:type="dxa"/>
            <w:vAlign w:val="center"/>
          </w:tcPr>
          <w:p w14:paraId="477276D9" w14:textId="2946C13E" w:rsidR="00A145E5" w:rsidRPr="005834FA" w:rsidRDefault="006F2ECD" w:rsidP="00A145E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3464" w:type="dxa"/>
            <w:vAlign w:val="center"/>
          </w:tcPr>
          <w:p w14:paraId="477276DA" w14:textId="77777777" w:rsidR="00A145E5" w:rsidRPr="005834FA" w:rsidRDefault="00A145E5" w:rsidP="00A145E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6" w:type="dxa"/>
            <w:vAlign w:val="center"/>
          </w:tcPr>
          <w:p w14:paraId="477276DB" w14:textId="77777777" w:rsidR="00A145E5" w:rsidRPr="005834FA" w:rsidRDefault="00A145E5" w:rsidP="00A145E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9" w:type="dxa"/>
            <w:vAlign w:val="center"/>
          </w:tcPr>
          <w:p w14:paraId="477276DC" w14:textId="77777777" w:rsidR="00A145E5" w:rsidRPr="005834FA" w:rsidRDefault="00A145E5" w:rsidP="00A145E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7276E4" w14:textId="77777777" w:rsidR="00A145E5" w:rsidRPr="005834FA" w:rsidRDefault="00A145E5" w:rsidP="00A145E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77276E5" w14:textId="26017CE9" w:rsidR="00A145E5" w:rsidRPr="005834FA" w:rsidRDefault="00A20472" w:rsidP="001631CE">
      <w:p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Calibri" w:hAnsi="Arial" w:cs="Arial"/>
            <w:lang w:eastAsia="en-US"/>
          </w:rPr>
          <w:id w:val="-612431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31CE">
            <w:rPr>
              <w:rFonts w:ascii="MS Gothic" w:eastAsia="MS Gothic" w:hAnsi="MS Gothic" w:cs="Arial" w:hint="eastAsia"/>
              <w:lang w:eastAsia="en-US"/>
            </w:rPr>
            <w:t>☐</w:t>
          </w:r>
        </w:sdtContent>
      </w:sdt>
      <w:r w:rsidR="001631CE" w:rsidRPr="005834FA">
        <w:rPr>
          <w:rFonts w:ascii="Arial" w:hAnsi="Arial" w:cs="Arial"/>
          <w:sz w:val="20"/>
          <w:szCs w:val="20"/>
        </w:rPr>
        <w:t xml:space="preserve">   </w:t>
      </w:r>
      <w:r w:rsidR="00A145E5" w:rsidRPr="005834FA">
        <w:rPr>
          <w:rFonts w:ascii="Arial" w:hAnsi="Arial" w:cs="Arial"/>
          <w:sz w:val="20"/>
          <w:szCs w:val="20"/>
        </w:rPr>
        <w:t xml:space="preserve">Izjavljamo, da bomo v primeru nastopanja s podizvajalci pri predmetnem javnem naročilu v celoti odgovarjali za delo </w:t>
      </w:r>
      <w:r w:rsidR="000A3DE0">
        <w:rPr>
          <w:rFonts w:ascii="Arial" w:hAnsi="Arial" w:cs="Arial"/>
          <w:sz w:val="20"/>
          <w:szCs w:val="20"/>
        </w:rPr>
        <w:t>sub</w:t>
      </w:r>
      <w:r w:rsidR="0011224F">
        <w:rPr>
          <w:rFonts w:ascii="Arial" w:hAnsi="Arial" w:cs="Arial"/>
          <w:sz w:val="20"/>
          <w:szCs w:val="20"/>
        </w:rPr>
        <w:t>jektov</w:t>
      </w:r>
      <w:r w:rsidR="00A145E5" w:rsidRPr="005834FA">
        <w:rPr>
          <w:rFonts w:ascii="Arial" w:hAnsi="Arial" w:cs="Arial"/>
          <w:sz w:val="20"/>
          <w:szCs w:val="20"/>
        </w:rPr>
        <w:t>, ki smo jih navedli v zgornji preglednici.</w:t>
      </w:r>
    </w:p>
    <w:p w14:paraId="477276E6" w14:textId="77777777" w:rsidR="00A145E5" w:rsidRPr="005834FA" w:rsidRDefault="00A145E5" w:rsidP="00A145E5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77276E8" w14:textId="77777777" w:rsidR="00A145E5" w:rsidRPr="005834FA" w:rsidRDefault="00A145E5" w:rsidP="00A145E5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5834FA">
        <w:rPr>
          <w:rFonts w:ascii="Arial" w:hAnsi="Arial" w:cs="Arial"/>
          <w:i/>
          <w:sz w:val="20"/>
          <w:szCs w:val="20"/>
        </w:rPr>
        <w:t>Opomba:</w:t>
      </w:r>
    </w:p>
    <w:p w14:paraId="6589DFEA" w14:textId="26EA1E99" w:rsidR="00891FAC" w:rsidRDefault="0000330F" w:rsidP="00A145E5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Skupaj s</w:t>
      </w:r>
      <w:r w:rsidR="00A145E5" w:rsidRPr="005834FA">
        <w:rPr>
          <w:rFonts w:ascii="Arial" w:hAnsi="Arial" w:cs="Arial"/>
          <w:i/>
          <w:sz w:val="20"/>
          <w:szCs w:val="20"/>
        </w:rPr>
        <w:t xml:space="preserve"> tem obrazcem je potrebno priložiti</w:t>
      </w:r>
      <w:r w:rsidR="00891FAC">
        <w:rPr>
          <w:rFonts w:ascii="Arial" w:hAnsi="Arial" w:cs="Arial"/>
          <w:i/>
          <w:sz w:val="20"/>
          <w:szCs w:val="20"/>
        </w:rPr>
        <w:t>:</w:t>
      </w:r>
    </w:p>
    <w:p w14:paraId="72381B7D" w14:textId="77777777" w:rsidR="00B67F05" w:rsidRDefault="00A145E5" w:rsidP="000F05FD">
      <w:pPr>
        <w:pStyle w:val="Odstavekseznama"/>
        <w:numPr>
          <w:ilvl w:val="0"/>
          <w:numId w:val="6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891FAC">
        <w:rPr>
          <w:rFonts w:ascii="Arial" w:hAnsi="Arial" w:cs="Arial"/>
          <w:i/>
          <w:sz w:val="20"/>
          <w:szCs w:val="20"/>
        </w:rPr>
        <w:t xml:space="preserve">pogodbo oz. sporazum ponudnika s podizvajalcem za izvedbo predmetnega naročila in sicer </w:t>
      </w:r>
      <w:r w:rsidR="003D6A6E" w:rsidRPr="00891FAC">
        <w:rPr>
          <w:rFonts w:ascii="Arial" w:hAnsi="Arial" w:cs="Arial"/>
          <w:i/>
          <w:sz w:val="20"/>
          <w:szCs w:val="20"/>
        </w:rPr>
        <w:t xml:space="preserve">posebej </w:t>
      </w:r>
      <w:r w:rsidRPr="00891FAC">
        <w:rPr>
          <w:rFonts w:ascii="Arial" w:hAnsi="Arial" w:cs="Arial"/>
          <w:i/>
          <w:sz w:val="20"/>
          <w:szCs w:val="20"/>
        </w:rPr>
        <w:t>za vsakega podizvajalca, ki je naveden v zgornji preglednici</w:t>
      </w:r>
      <w:r w:rsidR="005C53AD" w:rsidRPr="00891FAC">
        <w:rPr>
          <w:rFonts w:ascii="Arial" w:hAnsi="Arial" w:cs="Arial"/>
          <w:i/>
          <w:sz w:val="20"/>
          <w:szCs w:val="20"/>
        </w:rPr>
        <w:t xml:space="preserve">, oz. </w:t>
      </w:r>
    </w:p>
    <w:p w14:paraId="477276E9" w14:textId="21A03815" w:rsidR="00A145E5" w:rsidRDefault="005C53AD" w:rsidP="000F05FD">
      <w:pPr>
        <w:pStyle w:val="Odstavekseznama"/>
        <w:numPr>
          <w:ilvl w:val="0"/>
          <w:numId w:val="6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891FAC">
        <w:rPr>
          <w:rFonts w:ascii="Arial" w:hAnsi="Arial" w:cs="Arial"/>
          <w:i/>
          <w:sz w:val="20"/>
          <w:szCs w:val="20"/>
        </w:rPr>
        <w:t xml:space="preserve">pravni akt </w:t>
      </w:r>
      <w:r w:rsidR="00113DA4" w:rsidRPr="00891FAC">
        <w:rPr>
          <w:rFonts w:ascii="Arial" w:hAnsi="Arial" w:cs="Arial"/>
          <w:i/>
          <w:sz w:val="20"/>
          <w:szCs w:val="20"/>
        </w:rPr>
        <w:t>o skupni izvedbi predmetnega javnega naročila</w:t>
      </w:r>
      <w:r w:rsidR="00A279A1" w:rsidRPr="00891FAC">
        <w:rPr>
          <w:rFonts w:ascii="Arial" w:hAnsi="Arial" w:cs="Arial"/>
          <w:i/>
          <w:sz w:val="20"/>
          <w:szCs w:val="20"/>
        </w:rPr>
        <w:t xml:space="preserve">, </w:t>
      </w:r>
      <w:r w:rsidR="006F2ECD">
        <w:rPr>
          <w:rFonts w:ascii="Arial" w:hAnsi="Arial" w:cs="Arial"/>
          <w:i/>
          <w:sz w:val="20"/>
          <w:szCs w:val="20"/>
        </w:rPr>
        <w:t>v katerem</w:t>
      </w:r>
      <w:r w:rsidR="006F2ECD" w:rsidRPr="006F2ECD">
        <w:rPr>
          <w:rFonts w:ascii="Arial" w:hAnsi="Arial" w:cs="Arial"/>
          <w:i/>
          <w:sz w:val="20"/>
          <w:szCs w:val="20"/>
        </w:rPr>
        <w:t xml:space="preserve"> se </w:t>
      </w:r>
      <w:r w:rsidR="006F2ECD">
        <w:rPr>
          <w:rFonts w:ascii="Arial" w:hAnsi="Arial" w:cs="Arial"/>
          <w:i/>
          <w:sz w:val="20"/>
          <w:szCs w:val="20"/>
        </w:rPr>
        <w:t>določi</w:t>
      </w:r>
      <w:r w:rsidR="006F2ECD" w:rsidRPr="006F2ECD">
        <w:rPr>
          <w:rFonts w:ascii="Arial" w:hAnsi="Arial" w:cs="Arial"/>
          <w:i/>
          <w:sz w:val="20"/>
          <w:szCs w:val="20"/>
        </w:rPr>
        <w:t xml:space="preserve"> </w:t>
      </w:r>
      <w:r w:rsidR="006F2ECD">
        <w:rPr>
          <w:rFonts w:ascii="Arial" w:hAnsi="Arial" w:cs="Arial"/>
          <w:i/>
          <w:sz w:val="20"/>
          <w:szCs w:val="20"/>
        </w:rPr>
        <w:t>vodilnega partnerja</w:t>
      </w:r>
      <w:r w:rsidR="006F2ECD" w:rsidRPr="006F2ECD">
        <w:rPr>
          <w:rFonts w:ascii="Arial" w:hAnsi="Arial" w:cs="Arial"/>
          <w:i/>
          <w:sz w:val="20"/>
          <w:szCs w:val="20"/>
        </w:rPr>
        <w:t xml:space="preserve">, ki bo od naročnika sprejemal obveznosti, </w:t>
      </w:r>
      <w:r w:rsidR="006F2ECD">
        <w:rPr>
          <w:rFonts w:ascii="Arial" w:hAnsi="Arial" w:cs="Arial"/>
          <w:i/>
          <w:sz w:val="20"/>
          <w:szCs w:val="20"/>
        </w:rPr>
        <w:t xml:space="preserve">in ki je </w:t>
      </w:r>
      <w:r w:rsidR="00A279A1" w:rsidRPr="00891FAC">
        <w:rPr>
          <w:rFonts w:ascii="Arial" w:hAnsi="Arial" w:cs="Arial"/>
          <w:i/>
          <w:sz w:val="20"/>
          <w:szCs w:val="20"/>
        </w:rPr>
        <w:t>pripravljen v skladu s to dokumentacijo v zvezi z</w:t>
      </w:r>
      <w:r w:rsidR="00A34EFC" w:rsidRPr="00891FAC">
        <w:rPr>
          <w:rFonts w:ascii="Arial" w:hAnsi="Arial" w:cs="Arial"/>
          <w:i/>
          <w:sz w:val="20"/>
          <w:szCs w:val="20"/>
        </w:rPr>
        <w:t xml:space="preserve"> </w:t>
      </w:r>
      <w:r w:rsidR="00A279A1" w:rsidRPr="00891FAC">
        <w:rPr>
          <w:rFonts w:ascii="Arial" w:hAnsi="Arial" w:cs="Arial"/>
          <w:i/>
          <w:sz w:val="20"/>
          <w:szCs w:val="20"/>
        </w:rPr>
        <w:t>oddajo javnega naročila</w:t>
      </w:r>
      <w:r w:rsidR="00134962">
        <w:rPr>
          <w:rFonts w:ascii="Arial" w:hAnsi="Arial" w:cs="Arial"/>
          <w:i/>
          <w:sz w:val="20"/>
          <w:szCs w:val="20"/>
        </w:rPr>
        <w:t>,</w:t>
      </w:r>
      <w:r w:rsidR="007C65DD">
        <w:rPr>
          <w:rFonts w:ascii="Arial" w:hAnsi="Arial" w:cs="Arial"/>
          <w:i/>
          <w:sz w:val="20"/>
          <w:szCs w:val="20"/>
        </w:rPr>
        <w:t xml:space="preserve"> oz.</w:t>
      </w:r>
    </w:p>
    <w:p w14:paraId="34CD2594" w14:textId="41D71566" w:rsidR="007C65DD" w:rsidRPr="00891FAC" w:rsidRDefault="007C65DD" w:rsidP="000F05FD">
      <w:pPr>
        <w:pStyle w:val="Odstavekseznama"/>
        <w:numPr>
          <w:ilvl w:val="0"/>
          <w:numId w:val="6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zagotovilo subjekta</w:t>
      </w:r>
      <w:r w:rsidR="00B557A4">
        <w:rPr>
          <w:rFonts w:ascii="Arial" w:hAnsi="Arial" w:cs="Arial"/>
          <w:i/>
          <w:sz w:val="20"/>
          <w:szCs w:val="20"/>
        </w:rPr>
        <w:t>, katerega zmogljivost</w:t>
      </w:r>
      <w:r w:rsidR="00304949">
        <w:rPr>
          <w:rFonts w:ascii="Arial" w:hAnsi="Arial" w:cs="Arial"/>
          <w:i/>
          <w:sz w:val="20"/>
          <w:szCs w:val="20"/>
        </w:rPr>
        <w:t>i</w:t>
      </w:r>
      <w:r w:rsidR="00B557A4">
        <w:rPr>
          <w:rFonts w:ascii="Arial" w:hAnsi="Arial" w:cs="Arial"/>
          <w:i/>
          <w:sz w:val="20"/>
          <w:szCs w:val="20"/>
        </w:rPr>
        <w:t xml:space="preserve"> bo uporabil ponudn</w:t>
      </w:r>
      <w:r w:rsidR="00971D76">
        <w:rPr>
          <w:rFonts w:ascii="Arial" w:hAnsi="Arial" w:cs="Arial"/>
          <w:i/>
          <w:sz w:val="20"/>
          <w:szCs w:val="20"/>
        </w:rPr>
        <w:t xml:space="preserve">ik, </w:t>
      </w:r>
      <w:r w:rsidRPr="007C65DD">
        <w:rPr>
          <w:rFonts w:ascii="Arial" w:hAnsi="Arial" w:cs="Arial"/>
          <w:i/>
          <w:sz w:val="20"/>
          <w:szCs w:val="20"/>
        </w:rPr>
        <w:t xml:space="preserve">da bo </w:t>
      </w:r>
      <w:r w:rsidR="00304949">
        <w:rPr>
          <w:rFonts w:ascii="Arial" w:hAnsi="Arial" w:cs="Arial"/>
          <w:i/>
          <w:sz w:val="20"/>
          <w:szCs w:val="20"/>
        </w:rPr>
        <w:t xml:space="preserve">le ta </w:t>
      </w:r>
      <w:r w:rsidRPr="007C65DD">
        <w:rPr>
          <w:rFonts w:ascii="Arial" w:hAnsi="Arial" w:cs="Arial"/>
          <w:i/>
          <w:sz w:val="20"/>
          <w:szCs w:val="20"/>
        </w:rPr>
        <w:t>imel na voljo potrebna sredstva</w:t>
      </w:r>
      <w:r w:rsidR="00B166A0">
        <w:rPr>
          <w:rFonts w:ascii="Arial" w:hAnsi="Arial" w:cs="Arial"/>
          <w:i/>
          <w:sz w:val="20"/>
          <w:szCs w:val="20"/>
        </w:rPr>
        <w:t xml:space="preserve"> za izvedbo predmetnega javnega naročila.</w:t>
      </w:r>
    </w:p>
    <w:p w14:paraId="2C063306" w14:textId="77777777" w:rsidR="00A424EF" w:rsidRPr="005834FA" w:rsidRDefault="00A424EF" w:rsidP="00A145E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662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3544"/>
        <w:gridCol w:w="4133"/>
      </w:tblGrid>
      <w:tr w:rsidR="006E64DC" w:rsidRPr="005834FA" w14:paraId="477276F0" w14:textId="77777777" w:rsidTr="00353249">
        <w:trPr>
          <w:trHeight w:val="39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6ED" w14:textId="77777777" w:rsidR="006E64DC" w:rsidRPr="005834FA" w:rsidRDefault="006E64DC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6EE" w14:textId="77777777" w:rsidR="006E64DC" w:rsidRPr="005834FA" w:rsidRDefault="006E64DC" w:rsidP="00B3755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41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6EF" w14:textId="77777777" w:rsidR="006E64DC" w:rsidRPr="005834FA" w:rsidRDefault="006E64DC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</w:tr>
      <w:tr w:rsidR="006E64DC" w:rsidRPr="005834FA" w14:paraId="477276F4" w14:textId="77777777" w:rsidTr="00353249">
        <w:trPr>
          <w:trHeight w:val="39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7276F1" w14:textId="77777777" w:rsidR="006E64DC" w:rsidRPr="005834FA" w:rsidRDefault="006E64DC" w:rsidP="00B3755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6F2" w14:textId="77777777" w:rsidR="006E64DC" w:rsidRPr="005834FA" w:rsidRDefault="006E64DC" w:rsidP="00B3755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7276F3" w14:textId="77777777" w:rsidR="006E64DC" w:rsidRPr="005834FA" w:rsidRDefault="006E64DC" w:rsidP="00B3755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64DC" w:rsidRPr="005834FA" w14:paraId="477276F8" w14:textId="77777777" w:rsidTr="00353249">
        <w:trPr>
          <w:trHeight w:val="39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77276F5" w14:textId="77777777" w:rsidR="006E64DC" w:rsidRPr="005834FA" w:rsidRDefault="006E64DC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6F6" w14:textId="77777777" w:rsidR="006E64DC" w:rsidRPr="005834FA" w:rsidRDefault="006E64DC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77276F7" w14:textId="77777777" w:rsidR="006E64DC" w:rsidRPr="005834FA" w:rsidRDefault="006E64DC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</w:tr>
      <w:tr w:rsidR="006E64DC" w:rsidRPr="005834FA" w14:paraId="477276FC" w14:textId="77777777" w:rsidTr="00353249">
        <w:trPr>
          <w:trHeight w:val="39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6F9" w14:textId="77777777" w:rsidR="006E64DC" w:rsidRPr="005834FA" w:rsidRDefault="006E64DC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6FA" w14:textId="77777777" w:rsidR="006E64DC" w:rsidRPr="005834FA" w:rsidRDefault="006E64DC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nil"/>
            </w:tcBorders>
            <w:shd w:val="clear" w:color="auto" w:fill="auto"/>
            <w:vAlign w:val="bottom"/>
          </w:tcPr>
          <w:p w14:paraId="477276FB" w14:textId="77777777" w:rsidR="006E64DC" w:rsidRPr="005834FA" w:rsidRDefault="006E64DC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7276FD" w14:textId="77777777" w:rsidR="006E64DC" w:rsidRDefault="006E64DC">
      <w:pPr>
        <w:spacing w:after="200" w:line="276" w:lineRule="auto"/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</w:pPr>
      <w:r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  <w:br w:type="page"/>
      </w:r>
    </w:p>
    <w:p w14:paraId="477276FE" w14:textId="3474886D" w:rsidR="00A145E5" w:rsidRPr="005834FA" w:rsidRDefault="00A145E5" w:rsidP="00A145E5">
      <w:pPr>
        <w:contextualSpacing/>
        <w:jc w:val="right"/>
        <w:rPr>
          <w:rFonts w:ascii="Arial" w:hAnsi="Arial" w:cs="Arial"/>
          <w:b/>
          <w:sz w:val="20"/>
          <w:szCs w:val="20"/>
        </w:rPr>
      </w:pPr>
      <w:r w:rsidRPr="005834FA"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  <w:lastRenderedPageBreak/>
        <w:t>OBR-</w:t>
      </w:r>
      <w:r w:rsidR="00BA4F47"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  <w:t>3</w:t>
      </w:r>
      <w:r w:rsidRPr="005834FA">
        <w:rPr>
          <w:rFonts w:ascii="Arial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</w:rPr>
        <w:t>b</w:t>
      </w:r>
    </w:p>
    <w:p w14:paraId="47727700" w14:textId="77A43CC4" w:rsidR="00A145E5" w:rsidRPr="005834FA" w:rsidRDefault="00023A0D" w:rsidP="00301B72">
      <w:pPr>
        <w:autoSpaceDE w:val="0"/>
        <w:autoSpaceDN w:val="0"/>
        <w:adjustRightInd w:val="0"/>
        <w:spacing w:line="276" w:lineRule="auto"/>
        <w:ind w:left="426" w:hanging="426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 PODIZVAJALCA</w:t>
      </w:r>
      <w:r w:rsidR="00D0472F">
        <w:rPr>
          <w:rFonts w:ascii="Arial" w:hAnsi="Arial" w:cs="Arial"/>
          <w:b/>
          <w:sz w:val="20"/>
          <w:szCs w:val="20"/>
        </w:rPr>
        <w:t xml:space="preserve"> / PARTNERJA</w:t>
      </w:r>
    </w:p>
    <w:p w14:paraId="47727701" w14:textId="77777777" w:rsidR="00A145E5" w:rsidRPr="005834FA" w:rsidRDefault="00A145E5" w:rsidP="00A145E5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961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066"/>
      </w:tblGrid>
      <w:tr w:rsidR="00A145E5" w:rsidRPr="005834FA" w14:paraId="47727704" w14:textId="77777777" w:rsidTr="00353249">
        <w:trPr>
          <w:trHeight w:val="397"/>
        </w:trPr>
        <w:tc>
          <w:tcPr>
            <w:tcW w:w="3544" w:type="dxa"/>
            <w:shd w:val="clear" w:color="auto" w:fill="auto"/>
            <w:vAlign w:val="center"/>
          </w:tcPr>
          <w:p w14:paraId="47727702" w14:textId="30F1A963" w:rsidR="00A145E5" w:rsidRPr="00353249" w:rsidRDefault="00A145E5" w:rsidP="00A424EF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3249">
              <w:rPr>
                <w:rFonts w:ascii="Arial" w:hAnsi="Arial" w:cs="Arial"/>
                <w:sz w:val="20"/>
                <w:szCs w:val="20"/>
              </w:rPr>
              <w:t>Podizvajalec</w:t>
            </w:r>
            <w:r w:rsidR="00266895" w:rsidRPr="003532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1452" w:rsidRPr="00353249">
              <w:rPr>
                <w:rFonts w:ascii="Arial" w:hAnsi="Arial" w:cs="Arial"/>
                <w:sz w:val="20"/>
                <w:szCs w:val="20"/>
              </w:rPr>
              <w:t>/</w:t>
            </w:r>
            <w:r w:rsidR="00266895" w:rsidRPr="003532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1452" w:rsidRPr="00353249">
              <w:rPr>
                <w:rFonts w:ascii="Arial" w:hAnsi="Arial" w:cs="Arial"/>
                <w:sz w:val="20"/>
                <w:szCs w:val="20"/>
              </w:rPr>
              <w:t>partner</w:t>
            </w:r>
            <w:r w:rsidRPr="0035324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47727703" w14:textId="77777777" w:rsidR="00A145E5" w:rsidRPr="00353249" w:rsidRDefault="00A145E5" w:rsidP="00A424EF">
            <w:pPr>
              <w:spacing w:line="276" w:lineRule="auto"/>
              <w:ind w:left="-24" w:firstLine="2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145E5" w:rsidRPr="005834FA" w14:paraId="47727707" w14:textId="77777777" w:rsidTr="00353249">
        <w:trPr>
          <w:trHeight w:val="397"/>
        </w:trPr>
        <w:tc>
          <w:tcPr>
            <w:tcW w:w="3544" w:type="dxa"/>
            <w:shd w:val="clear" w:color="auto" w:fill="auto"/>
            <w:vAlign w:val="center"/>
          </w:tcPr>
          <w:p w14:paraId="47727705" w14:textId="77777777" w:rsidR="00A145E5" w:rsidRPr="00353249" w:rsidRDefault="00A145E5" w:rsidP="00A424EF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3249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47727706" w14:textId="77777777" w:rsidR="00A145E5" w:rsidRPr="00353249" w:rsidRDefault="00A145E5" w:rsidP="00A424EF">
            <w:pPr>
              <w:spacing w:line="276" w:lineRule="auto"/>
              <w:ind w:left="-24" w:firstLine="2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145E5" w:rsidRPr="005834FA" w14:paraId="4772770A" w14:textId="77777777" w:rsidTr="00353249">
        <w:trPr>
          <w:trHeight w:val="397"/>
        </w:trPr>
        <w:tc>
          <w:tcPr>
            <w:tcW w:w="3544" w:type="dxa"/>
            <w:shd w:val="clear" w:color="auto" w:fill="auto"/>
            <w:vAlign w:val="center"/>
          </w:tcPr>
          <w:p w14:paraId="47727708" w14:textId="77777777" w:rsidR="00A145E5" w:rsidRPr="00353249" w:rsidRDefault="00A145E5" w:rsidP="00A424EF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3249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47727709" w14:textId="77777777" w:rsidR="00A145E5" w:rsidRPr="00353249" w:rsidRDefault="00A145E5" w:rsidP="00A424EF">
            <w:pPr>
              <w:spacing w:line="276" w:lineRule="auto"/>
              <w:ind w:left="-24" w:firstLine="2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145E5" w:rsidRPr="005834FA" w14:paraId="4772770D" w14:textId="77777777" w:rsidTr="00353249">
        <w:trPr>
          <w:trHeight w:val="397"/>
        </w:trPr>
        <w:tc>
          <w:tcPr>
            <w:tcW w:w="3544" w:type="dxa"/>
            <w:shd w:val="clear" w:color="auto" w:fill="auto"/>
            <w:vAlign w:val="center"/>
          </w:tcPr>
          <w:p w14:paraId="4772770B" w14:textId="77777777" w:rsidR="00A145E5" w:rsidRPr="00353249" w:rsidRDefault="00A145E5" w:rsidP="00A424EF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3249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4772770C" w14:textId="77777777" w:rsidR="00A145E5" w:rsidRPr="00353249" w:rsidRDefault="00A145E5" w:rsidP="00A424EF">
            <w:pPr>
              <w:spacing w:line="276" w:lineRule="auto"/>
              <w:ind w:left="-24" w:firstLine="2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145E5" w:rsidRPr="005834FA" w14:paraId="47727710" w14:textId="77777777" w:rsidTr="00353249">
        <w:trPr>
          <w:trHeight w:val="397"/>
        </w:trPr>
        <w:tc>
          <w:tcPr>
            <w:tcW w:w="3544" w:type="dxa"/>
            <w:shd w:val="clear" w:color="auto" w:fill="auto"/>
            <w:vAlign w:val="center"/>
          </w:tcPr>
          <w:p w14:paraId="4772770E" w14:textId="77777777" w:rsidR="00A145E5" w:rsidRPr="00353249" w:rsidRDefault="00A145E5" w:rsidP="00A424EF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3249">
              <w:rPr>
                <w:rFonts w:ascii="Arial" w:hAnsi="Arial" w:cs="Arial"/>
                <w:sz w:val="20"/>
                <w:szCs w:val="20"/>
              </w:rPr>
              <w:t xml:space="preserve">Številka </w:t>
            </w:r>
            <w:r w:rsidR="0094275E" w:rsidRPr="00353249">
              <w:rPr>
                <w:rFonts w:ascii="Arial" w:hAnsi="Arial" w:cs="Arial"/>
                <w:sz w:val="20"/>
                <w:szCs w:val="20"/>
              </w:rPr>
              <w:t>TRR</w:t>
            </w:r>
            <w:r w:rsidRPr="0035324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4772770F" w14:textId="77777777" w:rsidR="00A145E5" w:rsidRPr="00353249" w:rsidRDefault="00A145E5" w:rsidP="00A424EF">
            <w:pPr>
              <w:spacing w:line="276" w:lineRule="auto"/>
              <w:ind w:left="-24" w:firstLine="2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4275E" w:rsidRPr="005834FA" w14:paraId="47727713" w14:textId="77777777" w:rsidTr="00353249">
        <w:trPr>
          <w:trHeight w:val="397"/>
        </w:trPr>
        <w:tc>
          <w:tcPr>
            <w:tcW w:w="3544" w:type="dxa"/>
            <w:shd w:val="clear" w:color="auto" w:fill="auto"/>
            <w:vAlign w:val="center"/>
          </w:tcPr>
          <w:p w14:paraId="47727711" w14:textId="4C5A121B" w:rsidR="0094275E" w:rsidRPr="00353249" w:rsidRDefault="0094275E" w:rsidP="00353249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3249">
              <w:rPr>
                <w:rFonts w:ascii="Arial" w:hAnsi="Arial" w:cs="Arial"/>
                <w:sz w:val="20"/>
                <w:szCs w:val="20"/>
              </w:rPr>
              <w:t>Zastopnik podizvajalca</w:t>
            </w:r>
            <w:r w:rsidR="003532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20428" w:rsidRPr="00353249">
              <w:rPr>
                <w:rFonts w:ascii="Arial" w:hAnsi="Arial" w:cs="Arial"/>
                <w:sz w:val="20"/>
                <w:szCs w:val="20"/>
              </w:rPr>
              <w:t>/</w:t>
            </w:r>
            <w:r w:rsidR="001E52F1" w:rsidRPr="003532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20428" w:rsidRPr="00353249">
              <w:rPr>
                <w:rFonts w:ascii="Arial" w:hAnsi="Arial" w:cs="Arial"/>
                <w:sz w:val="20"/>
                <w:szCs w:val="20"/>
              </w:rPr>
              <w:t>partnerja</w:t>
            </w:r>
            <w:r w:rsidRPr="0035324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47727712" w14:textId="77777777" w:rsidR="0094275E" w:rsidRPr="00353249" w:rsidRDefault="0094275E" w:rsidP="00A424EF">
            <w:pPr>
              <w:spacing w:line="276" w:lineRule="auto"/>
              <w:ind w:left="-24" w:firstLine="2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145E5" w:rsidRPr="005834FA" w14:paraId="47727719" w14:textId="77777777" w:rsidTr="00353249">
        <w:trPr>
          <w:trHeight w:val="397"/>
        </w:trPr>
        <w:tc>
          <w:tcPr>
            <w:tcW w:w="3544" w:type="dxa"/>
            <w:shd w:val="clear" w:color="auto" w:fill="auto"/>
            <w:vAlign w:val="center"/>
          </w:tcPr>
          <w:p w14:paraId="47727717" w14:textId="77777777" w:rsidR="00A145E5" w:rsidRPr="00353249" w:rsidRDefault="00A145E5" w:rsidP="00A424EF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3249">
              <w:rPr>
                <w:rFonts w:ascii="Arial" w:hAnsi="Arial" w:cs="Arial"/>
                <w:sz w:val="20"/>
                <w:szCs w:val="20"/>
              </w:rPr>
              <w:t>Telefon kontaktne osebe: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47727718" w14:textId="77777777" w:rsidR="00A145E5" w:rsidRPr="00353249" w:rsidRDefault="00A145E5" w:rsidP="00A424EF">
            <w:pPr>
              <w:spacing w:line="276" w:lineRule="auto"/>
              <w:ind w:left="-24" w:firstLine="2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145E5" w:rsidRPr="005834FA" w14:paraId="4772771C" w14:textId="77777777" w:rsidTr="00353249">
        <w:trPr>
          <w:trHeight w:val="397"/>
        </w:trPr>
        <w:tc>
          <w:tcPr>
            <w:tcW w:w="3544" w:type="dxa"/>
            <w:shd w:val="clear" w:color="auto" w:fill="auto"/>
            <w:vAlign w:val="center"/>
          </w:tcPr>
          <w:p w14:paraId="4B1B3D86" w14:textId="77777777" w:rsidR="00353249" w:rsidRDefault="00A145E5" w:rsidP="00A424EF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3249">
              <w:rPr>
                <w:rFonts w:ascii="Arial" w:hAnsi="Arial" w:cs="Arial"/>
                <w:sz w:val="20"/>
                <w:szCs w:val="20"/>
              </w:rPr>
              <w:t>Dela</w:t>
            </w:r>
            <w:r w:rsidR="001E52F1" w:rsidRPr="00353249">
              <w:rPr>
                <w:rFonts w:ascii="Arial" w:hAnsi="Arial" w:cs="Arial"/>
                <w:sz w:val="20"/>
                <w:szCs w:val="20"/>
              </w:rPr>
              <w:t>,</w:t>
            </w:r>
            <w:r w:rsidRPr="00353249">
              <w:rPr>
                <w:rFonts w:ascii="Arial" w:hAnsi="Arial" w:cs="Arial"/>
                <w:sz w:val="20"/>
                <w:szCs w:val="20"/>
              </w:rPr>
              <w:t xml:space="preserve"> ki jih bo izv</w:t>
            </w:r>
            <w:r w:rsidR="002A15FF" w:rsidRPr="00353249">
              <w:rPr>
                <w:rFonts w:ascii="Arial" w:hAnsi="Arial" w:cs="Arial"/>
                <w:sz w:val="20"/>
                <w:szCs w:val="20"/>
              </w:rPr>
              <w:t>edel</w:t>
            </w:r>
            <w:r w:rsidRPr="00353249">
              <w:rPr>
                <w:rFonts w:ascii="Arial" w:hAnsi="Arial" w:cs="Arial"/>
                <w:sz w:val="20"/>
                <w:szCs w:val="20"/>
              </w:rPr>
              <w:t xml:space="preserve"> podizvajalec</w:t>
            </w:r>
          </w:p>
          <w:p w14:paraId="4772771A" w14:textId="6F142348" w:rsidR="00A145E5" w:rsidRPr="00353249" w:rsidRDefault="00266895" w:rsidP="00A424EF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32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1452" w:rsidRPr="00353249">
              <w:rPr>
                <w:rFonts w:ascii="Arial" w:hAnsi="Arial" w:cs="Arial"/>
                <w:sz w:val="20"/>
                <w:szCs w:val="20"/>
              </w:rPr>
              <w:t>/</w:t>
            </w:r>
            <w:r w:rsidRPr="003532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1452" w:rsidRPr="00353249">
              <w:rPr>
                <w:rFonts w:ascii="Arial" w:hAnsi="Arial" w:cs="Arial"/>
                <w:sz w:val="20"/>
                <w:szCs w:val="20"/>
              </w:rPr>
              <w:t>partner</w:t>
            </w:r>
            <w:r w:rsidR="00A145E5" w:rsidRPr="0035324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4772771B" w14:textId="77777777" w:rsidR="00A145E5" w:rsidRPr="00353249" w:rsidRDefault="00A145E5" w:rsidP="00A424EF">
            <w:pPr>
              <w:spacing w:line="276" w:lineRule="auto"/>
              <w:ind w:left="-24" w:firstLine="2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145E5" w:rsidRPr="005834FA" w14:paraId="4772771F" w14:textId="77777777" w:rsidTr="00353249">
        <w:trPr>
          <w:trHeight w:val="397"/>
        </w:trPr>
        <w:tc>
          <w:tcPr>
            <w:tcW w:w="3544" w:type="dxa"/>
            <w:shd w:val="clear" w:color="auto" w:fill="auto"/>
            <w:vAlign w:val="center"/>
          </w:tcPr>
          <w:p w14:paraId="4772771D" w14:textId="344D7C21" w:rsidR="00A145E5" w:rsidRPr="00353249" w:rsidRDefault="00A145E5" w:rsidP="00A424EF">
            <w:pPr>
              <w:spacing w:line="276" w:lineRule="auto"/>
              <w:ind w:left="-24" w:firstLine="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3249">
              <w:rPr>
                <w:rFonts w:ascii="Arial" w:hAnsi="Arial" w:cs="Arial"/>
                <w:sz w:val="20"/>
                <w:szCs w:val="20"/>
              </w:rPr>
              <w:t>Vrednost del</w:t>
            </w:r>
            <w:r w:rsidR="000F13E5" w:rsidRPr="00353249">
              <w:rPr>
                <w:rFonts w:ascii="Arial" w:hAnsi="Arial" w:cs="Arial"/>
                <w:sz w:val="20"/>
                <w:szCs w:val="20"/>
              </w:rPr>
              <w:t xml:space="preserve"> (brez DDV)</w:t>
            </w:r>
            <w:r w:rsidRPr="0035324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4772771E" w14:textId="77777777" w:rsidR="00A145E5" w:rsidRPr="00353249" w:rsidRDefault="00A145E5" w:rsidP="00A424EF">
            <w:pPr>
              <w:spacing w:line="276" w:lineRule="auto"/>
              <w:ind w:left="-24" w:firstLine="2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7727720" w14:textId="77777777" w:rsidR="00A145E5" w:rsidRPr="005834FA" w:rsidRDefault="00A145E5" w:rsidP="00A145E5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</w:p>
    <w:p w14:paraId="47727722" w14:textId="2EBDAAC2" w:rsidR="00B37557" w:rsidRDefault="00023A0D" w:rsidP="00B229F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nominirani podizvajalec</w:t>
      </w:r>
      <w:r w:rsidR="001E52F1">
        <w:rPr>
          <w:rFonts w:ascii="Arial" w:hAnsi="Arial" w:cs="Arial"/>
          <w:sz w:val="20"/>
          <w:szCs w:val="20"/>
        </w:rPr>
        <w:t xml:space="preserve"> </w:t>
      </w:r>
      <w:r w:rsidR="0011224F">
        <w:rPr>
          <w:rFonts w:ascii="Arial" w:hAnsi="Arial" w:cs="Arial"/>
          <w:sz w:val="20"/>
          <w:szCs w:val="20"/>
        </w:rPr>
        <w:t>/</w:t>
      </w:r>
      <w:r w:rsidR="001E52F1">
        <w:rPr>
          <w:rFonts w:ascii="Arial" w:hAnsi="Arial" w:cs="Arial"/>
          <w:sz w:val="20"/>
          <w:szCs w:val="20"/>
        </w:rPr>
        <w:t xml:space="preserve"> partner pri skupn</w:t>
      </w:r>
      <w:r w:rsidR="003661B9">
        <w:rPr>
          <w:rFonts w:ascii="Arial" w:hAnsi="Arial" w:cs="Arial"/>
          <w:sz w:val="20"/>
          <w:szCs w:val="20"/>
        </w:rPr>
        <w:t>i ponudbi</w:t>
      </w:r>
      <w:r w:rsidR="00BF1C59">
        <w:rPr>
          <w:rFonts w:ascii="Arial" w:hAnsi="Arial" w:cs="Arial"/>
          <w:sz w:val="20"/>
          <w:szCs w:val="20"/>
        </w:rPr>
        <w:t xml:space="preserve"> za</w:t>
      </w:r>
      <w:r>
        <w:rPr>
          <w:rFonts w:ascii="Arial" w:hAnsi="Arial" w:cs="Arial"/>
          <w:sz w:val="20"/>
          <w:szCs w:val="20"/>
        </w:rPr>
        <w:t xml:space="preserve"> del</w:t>
      </w:r>
      <w:r w:rsidR="00BF1C59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="00B229F4">
        <w:rPr>
          <w:rFonts w:ascii="Arial" w:hAnsi="Arial" w:cs="Arial"/>
          <w:sz w:val="20"/>
          <w:szCs w:val="20"/>
        </w:rPr>
        <w:t xml:space="preserve">pri javnem naročilu </w:t>
      </w:r>
    </w:p>
    <w:p w14:paraId="719BF54A" w14:textId="77777777" w:rsidR="006143EF" w:rsidRDefault="006143EF" w:rsidP="006143EF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071E1DC9" w14:textId="77777777" w:rsidR="006143EF" w:rsidRDefault="006143EF" w:rsidP="006143EF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E0C75">
        <w:rPr>
          <w:rFonts w:ascii="Arial" w:hAnsi="Arial" w:cs="Arial"/>
          <w:b/>
          <w:sz w:val="20"/>
          <w:szCs w:val="20"/>
        </w:rPr>
        <w:t>»</w:t>
      </w:r>
      <w:r>
        <w:rPr>
          <w:rFonts w:ascii="Arial" w:hAnsi="Arial" w:cs="Arial"/>
          <w:b/>
          <w:sz w:val="20"/>
          <w:szCs w:val="20"/>
        </w:rPr>
        <w:t>NOVOGRADNJA VRTCA KRKINE LUČKE V VAVTI VASI</w:t>
      </w:r>
      <w:r w:rsidRPr="00DE0C75">
        <w:rPr>
          <w:rFonts w:ascii="Arial" w:hAnsi="Arial" w:cs="Arial"/>
          <w:b/>
          <w:sz w:val="20"/>
          <w:szCs w:val="20"/>
        </w:rPr>
        <w:t>«</w:t>
      </w:r>
    </w:p>
    <w:p w14:paraId="47727725" w14:textId="77777777" w:rsidR="00023A0D" w:rsidRDefault="00023A0D" w:rsidP="00B229F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7727726" w14:textId="77777777" w:rsidR="00B229F4" w:rsidRDefault="00023A0D" w:rsidP="00B229F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podajam</w:t>
      </w:r>
      <w:r w:rsidR="00F33B66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izjavo </w:t>
      </w:r>
      <w:r w:rsidRPr="005834FA">
        <w:rPr>
          <w:rFonts w:ascii="Arial" w:hAnsi="Arial" w:cs="Arial"/>
          <w:sz w:val="20"/>
          <w:szCs w:val="20"/>
        </w:rPr>
        <w:t>glede plačila za izv</w:t>
      </w:r>
      <w:r>
        <w:rPr>
          <w:rFonts w:ascii="Arial" w:hAnsi="Arial" w:cs="Arial"/>
          <w:sz w:val="20"/>
          <w:szCs w:val="20"/>
        </w:rPr>
        <w:t>edena dela:</w:t>
      </w:r>
    </w:p>
    <w:p w14:paraId="47727727" w14:textId="77777777" w:rsidR="00023A0D" w:rsidRPr="00B229F4" w:rsidRDefault="00023A0D" w:rsidP="00B229F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7727728" w14:textId="07C94F9B" w:rsidR="00A145E5" w:rsidRPr="005834FA" w:rsidRDefault="00A20472" w:rsidP="00A145E5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Calibri" w:hAnsi="Arial" w:cs="Arial"/>
            <w:sz w:val="28"/>
            <w:szCs w:val="28"/>
            <w:lang w:eastAsia="en-US"/>
          </w:rPr>
          <w:id w:val="522750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29F4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A145E5" w:rsidRPr="005834FA">
        <w:rPr>
          <w:rFonts w:ascii="Arial" w:hAnsi="Arial" w:cs="Arial"/>
          <w:sz w:val="20"/>
          <w:szCs w:val="20"/>
        </w:rPr>
        <w:tab/>
        <w:t>soglašam</w:t>
      </w:r>
      <w:r w:rsidR="00F33B66">
        <w:rPr>
          <w:rFonts w:ascii="Arial" w:hAnsi="Arial" w:cs="Arial"/>
          <w:sz w:val="20"/>
          <w:szCs w:val="20"/>
        </w:rPr>
        <w:t>o</w:t>
      </w:r>
      <w:r w:rsidR="00A145E5" w:rsidRPr="005834FA">
        <w:rPr>
          <w:rFonts w:ascii="Arial" w:hAnsi="Arial" w:cs="Arial"/>
          <w:sz w:val="20"/>
          <w:szCs w:val="20"/>
        </w:rPr>
        <w:t xml:space="preserve">, da naročnik naše terjatve do izvajalca, ki bodo izhajale iz opravljenega dela pri izvedbi </w:t>
      </w:r>
      <w:r w:rsidR="00F00148">
        <w:rPr>
          <w:rFonts w:ascii="Arial" w:hAnsi="Arial" w:cs="Arial"/>
          <w:sz w:val="20"/>
          <w:szCs w:val="20"/>
        </w:rPr>
        <w:t xml:space="preserve">predmetnega </w:t>
      </w:r>
      <w:r w:rsidR="00A145E5" w:rsidRPr="005834FA">
        <w:rPr>
          <w:rFonts w:ascii="Arial" w:hAnsi="Arial" w:cs="Arial"/>
          <w:sz w:val="20"/>
          <w:szCs w:val="20"/>
        </w:rPr>
        <w:t>javnega naročila, plačuje neposredno na naš transakcijski račun, in sicer na podlagi izstavljenih situacij, ki jih bo predhodno potrdil izvajalec i</w:t>
      </w:r>
      <w:r w:rsidR="00104EA1">
        <w:rPr>
          <w:rFonts w:ascii="Arial" w:hAnsi="Arial" w:cs="Arial"/>
          <w:sz w:val="20"/>
          <w:szCs w:val="20"/>
        </w:rPr>
        <w:t>n bodo priloga situacijam, ki jih</w:t>
      </w:r>
      <w:r w:rsidR="00A145E5" w:rsidRPr="005834FA">
        <w:rPr>
          <w:rFonts w:ascii="Arial" w:hAnsi="Arial" w:cs="Arial"/>
          <w:sz w:val="20"/>
          <w:szCs w:val="20"/>
        </w:rPr>
        <w:t xml:space="preserve"> bo </w:t>
      </w:r>
      <w:r w:rsidR="00104EA1" w:rsidRPr="005834FA">
        <w:rPr>
          <w:rFonts w:ascii="Arial" w:hAnsi="Arial" w:cs="Arial"/>
          <w:sz w:val="20"/>
          <w:szCs w:val="20"/>
        </w:rPr>
        <w:t xml:space="preserve">izvajalec izstavil </w:t>
      </w:r>
      <w:r w:rsidR="00A145E5" w:rsidRPr="005834FA">
        <w:rPr>
          <w:rFonts w:ascii="Arial" w:hAnsi="Arial" w:cs="Arial"/>
          <w:sz w:val="20"/>
          <w:szCs w:val="20"/>
        </w:rPr>
        <w:t>naročniku.</w:t>
      </w:r>
    </w:p>
    <w:p w14:paraId="47727729" w14:textId="77777777" w:rsidR="00A145E5" w:rsidRPr="005834FA" w:rsidRDefault="00A145E5" w:rsidP="00A145E5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4772772A" w14:textId="4EF65505" w:rsidR="00A145E5" w:rsidRPr="005834FA" w:rsidRDefault="00A20472" w:rsidP="00A145E5">
      <w:pPr>
        <w:ind w:left="426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sdt>
        <w:sdtPr>
          <w:rPr>
            <w:rFonts w:ascii="Arial" w:eastAsia="Calibri" w:hAnsi="Arial" w:cs="Arial"/>
            <w:sz w:val="28"/>
            <w:szCs w:val="28"/>
            <w:lang w:eastAsia="en-US"/>
          </w:rPr>
          <w:id w:val="-1382086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B66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A145E5" w:rsidRPr="005834FA">
        <w:rPr>
          <w:rFonts w:ascii="Arial" w:hAnsi="Arial" w:cs="Arial"/>
          <w:sz w:val="20"/>
          <w:szCs w:val="20"/>
        </w:rPr>
        <w:tab/>
        <w:t>izjavljam</w:t>
      </w:r>
      <w:r w:rsidR="00F33B66">
        <w:rPr>
          <w:rFonts w:ascii="Arial" w:hAnsi="Arial" w:cs="Arial"/>
          <w:sz w:val="20"/>
          <w:szCs w:val="20"/>
        </w:rPr>
        <w:t>o</w:t>
      </w:r>
      <w:r w:rsidR="00A145E5" w:rsidRPr="005834FA">
        <w:rPr>
          <w:rFonts w:ascii="Arial" w:hAnsi="Arial" w:cs="Arial"/>
          <w:sz w:val="20"/>
          <w:szCs w:val="20"/>
        </w:rPr>
        <w:t>, da bom</w:t>
      </w:r>
      <w:r w:rsidR="00104EA1">
        <w:rPr>
          <w:rFonts w:ascii="Arial" w:hAnsi="Arial" w:cs="Arial"/>
          <w:sz w:val="20"/>
          <w:szCs w:val="20"/>
        </w:rPr>
        <w:t>o</w:t>
      </w:r>
      <w:r w:rsidR="00A145E5" w:rsidRPr="005834FA">
        <w:rPr>
          <w:rFonts w:ascii="Arial" w:hAnsi="Arial" w:cs="Arial"/>
          <w:sz w:val="20"/>
          <w:szCs w:val="20"/>
        </w:rPr>
        <w:t xml:space="preserve"> v primeru posrednega prejemanja plačil za izvedene storitve</w:t>
      </w:r>
      <w:r w:rsidR="00A145E5" w:rsidRPr="005834FA">
        <w:rPr>
          <w:rFonts w:ascii="Arial" w:eastAsia="Calibri" w:hAnsi="Arial" w:cs="Arial"/>
          <w:sz w:val="20"/>
          <w:szCs w:val="20"/>
          <w:lang w:eastAsia="en-US"/>
        </w:rPr>
        <w:t xml:space="preserve"> najpozneje v 60 (šestdesetih) dneh od plačila končnega računa naročniku </w:t>
      </w:r>
      <w:r w:rsidR="00F00148">
        <w:rPr>
          <w:rFonts w:ascii="Arial" w:eastAsia="Calibri" w:hAnsi="Arial" w:cs="Arial"/>
          <w:sz w:val="20"/>
          <w:szCs w:val="20"/>
          <w:lang w:eastAsia="en-US"/>
        </w:rPr>
        <w:t>poslal</w:t>
      </w:r>
      <w:r w:rsidR="00104EA1">
        <w:rPr>
          <w:rFonts w:ascii="Arial" w:eastAsia="Calibri" w:hAnsi="Arial" w:cs="Arial"/>
          <w:sz w:val="20"/>
          <w:szCs w:val="20"/>
          <w:lang w:eastAsia="en-US"/>
        </w:rPr>
        <w:t>i</w:t>
      </w:r>
      <w:r w:rsidR="00F00148">
        <w:rPr>
          <w:rFonts w:ascii="Arial" w:eastAsia="Calibri" w:hAnsi="Arial" w:cs="Arial"/>
          <w:sz w:val="20"/>
          <w:szCs w:val="20"/>
          <w:lang w:eastAsia="en-US"/>
        </w:rPr>
        <w:t xml:space="preserve"> svojo pisno izjavo, da s</w:t>
      </w:r>
      <w:r w:rsidR="00A145E5" w:rsidRPr="005834FA">
        <w:rPr>
          <w:rFonts w:ascii="Arial" w:eastAsia="Calibri" w:hAnsi="Arial" w:cs="Arial"/>
          <w:sz w:val="20"/>
          <w:szCs w:val="20"/>
          <w:lang w:eastAsia="en-US"/>
        </w:rPr>
        <w:t>m</w:t>
      </w:r>
      <w:r w:rsidR="00F00148">
        <w:rPr>
          <w:rFonts w:ascii="Arial" w:eastAsia="Calibri" w:hAnsi="Arial" w:cs="Arial"/>
          <w:sz w:val="20"/>
          <w:szCs w:val="20"/>
          <w:lang w:eastAsia="en-US"/>
        </w:rPr>
        <w:t>o</w:t>
      </w:r>
      <w:r w:rsidR="00A145E5" w:rsidRPr="005834F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E5D19">
        <w:rPr>
          <w:rFonts w:ascii="Arial" w:eastAsia="Calibri" w:hAnsi="Arial" w:cs="Arial"/>
          <w:sz w:val="20"/>
          <w:szCs w:val="20"/>
          <w:lang w:eastAsia="en-US"/>
        </w:rPr>
        <w:t xml:space="preserve">v celoti </w:t>
      </w:r>
      <w:r w:rsidR="00A145E5" w:rsidRPr="005834FA">
        <w:rPr>
          <w:rFonts w:ascii="Arial" w:eastAsia="Calibri" w:hAnsi="Arial" w:cs="Arial"/>
          <w:sz w:val="20"/>
          <w:szCs w:val="20"/>
          <w:lang w:eastAsia="en-US"/>
        </w:rPr>
        <w:t>prejel</w:t>
      </w:r>
      <w:r w:rsidR="00F00148">
        <w:rPr>
          <w:rFonts w:ascii="Arial" w:eastAsia="Calibri" w:hAnsi="Arial" w:cs="Arial"/>
          <w:sz w:val="20"/>
          <w:szCs w:val="20"/>
          <w:lang w:eastAsia="en-US"/>
        </w:rPr>
        <w:t>i</w:t>
      </w:r>
      <w:r w:rsidR="00A145E5" w:rsidRPr="005834FA">
        <w:rPr>
          <w:rFonts w:ascii="Arial" w:eastAsia="Calibri" w:hAnsi="Arial" w:cs="Arial"/>
          <w:sz w:val="20"/>
          <w:szCs w:val="20"/>
          <w:lang w:eastAsia="en-US"/>
        </w:rPr>
        <w:t xml:space="preserve"> plačilo za izveden</w:t>
      </w:r>
      <w:r w:rsidR="00FE5D19">
        <w:rPr>
          <w:rFonts w:ascii="Arial" w:eastAsia="Calibri" w:hAnsi="Arial" w:cs="Arial"/>
          <w:sz w:val="20"/>
          <w:szCs w:val="20"/>
          <w:lang w:eastAsia="en-US"/>
        </w:rPr>
        <w:t xml:space="preserve">a dela oz. </w:t>
      </w:r>
      <w:r w:rsidR="00A145E5" w:rsidRPr="005834FA">
        <w:rPr>
          <w:rFonts w:ascii="Arial" w:eastAsia="Calibri" w:hAnsi="Arial" w:cs="Arial"/>
          <w:sz w:val="20"/>
          <w:szCs w:val="20"/>
          <w:lang w:eastAsia="en-US"/>
        </w:rPr>
        <w:t xml:space="preserve">storitve, </w:t>
      </w:r>
      <w:r w:rsidR="00104EA1">
        <w:rPr>
          <w:rFonts w:ascii="Arial" w:eastAsia="Calibri" w:hAnsi="Arial" w:cs="Arial"/>
          <w:sz w:val="20"/>
          <w:szCs w:val="20"/>
          <w:lang w:eastAsia="en-US"/>
        </w:rPr>
        <w:t>povezane</w:t>
      </w:r>
      <w:r w:rsidR="00A145E5" w:rsidRPr="005834FA">
        <w:rPr>
          <w:rFonts w:ascii="Arial" w:eastAsia="Calibri" w:hAnsi="Arial" w:cs="Arial"/>
          <w:sz w:val="20"/>
          <w:szCs w:val="20"/>
          <w:lang w:eastAsia="en-US"/>
        </w:rPr>
        <w:t xml:space="preserve"> s predmetom javnega naročila.</w:t>
      </w:r>
    </w:p>
    <w:p w14:paraId="4772772B" w14:textId="77777777" w:rsidR="00A145E5" w:rsidRPr="005834FA" w:rsidRDefault="00A145E5" w:rsidP="00A145E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772772D" w14:textId="1B6DFDE2" w:rsidR="00A145E5" w:rsidRPr="00A745EC" w:rsidRDefault="00A145E5" w:rsidP="00D02C8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tbl>
      <w:tblPr>
        <w:tblW w:w="9661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976"/>
        <w:gridCol w:w="4133"/>
      </w:tblGrid>
      <w:tr w:rsidR="006E64DC" w:rsidRPr="005834FA" w14:paraId="47727731" w14:textId="77777777" w:rsidTr="00353249">
        <w:trPr>
          <w:trHeight w:val="397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5F859" w14:textId="39F1859C" w:rsidR="00353249" w:rsidRDefault="00353249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E3C3D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Podizvajalec </w:t>
            </w:r>
            <w:r w:rsidR="0011224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/</w:t>
            </w:r>
            <w:r w:rsidRPr="00BE3C3D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partner</w:t>
            </w:r>
            <w:r w:rsidRPr="00A745EC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4772772E" w14:textId="1F754DDE" w:rsidR="006E64DC" w:rsidRPr="005834FA" w:rsidRDefault="006E64DC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29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72F" w14:textId="77777777" w:rsidR="006E64DC" w:rsidRPr="005834FA" w:rsidRDefault="006E64DC" w:rsidP="00B3755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41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730" w14:textId="77777777" w:rsidR="006E64DC" w:rsidRPr="005834FA" w:rsidRDefault="006E64DC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</w:tr>
      <w:tr w:rsidR="006E64DC" w:rsidRPr="005834FA" w14:paraId="47727735" w14:textId="77777777" w:rsidTr="00353249">
        <w:trPr>
          <w:trHeight w:val="397"/>
        </w:trPr>
        <w:tc>
          <w:tcPr>
            <w:tcW w:w="25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727732" w14:textId="77777777" w:rsidR="006E64DC" w:rsidRPr="005834FA" w:rsidRDefault="006E64DC" w:rsidP="00B3755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733" w14:textId="77777777" w:rsidR="006E64DC" w:rsidRPr="005834FA" w:rsidRDefault="006E64DC" w:rsidP="00B3755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727734" w14:textId="77777777" w:rsidR="006E64DC" w:rsidRPr="005834FA" w:rsidRDefault="006E64DC" w:rsidP="00B3755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FF0" w:rsidRPr="005834FA" w14:paraId="47727739" w14:textId="77777777" w:rsidTr="00353249">
        <w:trPr>
          <w:trHeight w:val="397"/>
        </w:trPr>
        <w:tc>
          <w:tcPr>
            <w:tcW w:w="25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7727736" w14:textId="77777777" w:rsidR="00AD1FF0" w:rsidRPr="005834FA" w:rsidRDefault="00AD1FF0" w:rsidP="00AD1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737" w14:textId="77777777" w:rsidR="00AD1FF0" w:rsidRPr="005834FA" w:rsidRDefault="00AD1FF0" w:rsidP="00AD1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7727738" w14:textId="59FAFB2B" w:rsidR="00AD1FF0" w:rsidRPr="005834FA" w:rsidRDefault="00AD1FF0" w:rsidP="00AD1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</w:tr>
      <w:tr w:rsidR="00AD1FF0" w:rsidRPr="005834FA" w14:paraId="4772773D" w14:textId="77777777" w:rsidTr="00353249">
        <w:trPr>
          <w:trHeight w:val="387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73A" w14:textId="77777777" w:rsidR="00AD1FF0" w:rsidRPr="005834FA" w:rsidRDefault="00AD1FF0" w:rsidP="00AD1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73B" w14:textId="77777777" w:rsidR="00AD1FF0" w:rsidRPr="005834FA" w:rsidRDefault="00AD1FF0" w:rsidP="00AD1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nil"/>
            </w:tcBorders>
            <w:shd w:val="clear" w:color="auto" w:fill="auto"/>
            <w:vAlign w:val="bottom"/>
          </w:tcPr>
          <w:p w14:paraId="4772773C" w14:textId="77777777" w:rsidR="00AD1FF0" w:rsidRPr="005834FA" w:rsidRDefault="00AD1FF0" w:rsidP="00AD1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0C7D" w:rsidRPr="005834FA" w14:paraId="1EB473EE" w14:textId="77777777" w:rsidTr="00353249">
        <w:trPr>
          <w:trHeight w:val="397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757D6F" w14:textId="77777777" w:rsidR="00353249" w:rsidRDefault="00353249" w:rsidP="00353249">
            <w:pPr>
              <w:spacing w:line="276" w:lineRule="auto"/>
              <w:ind w:left="142" w:hanging="142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  <w:p w14:paraId="16979E75" w14:textId="77B3E9B1" w:rsidR="00A745EC" w:rsidRPr="00D02C82" w:rsidRDefault="00D02C82" w:rsidP="00353249">
            <w:pPr>
              <w:spacing w:line="276" w:lineRule="auto"/>
              <w:ind w:left="142" w:hanging="142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BE3C3D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Ponudnik:</w:t>
            </w:r>
          </w:p>
          <w:p w14:paraId="375ACCBA" w14:textId="1AA0BD90" w:rsidR="00B40C7D" w:rsidRPr="005834FA" w:rsidRDefault="00D02C82" w:rsidP="00353249">
            <w:pPr>
              <w:spacing w:line="276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B40C7D" w:rsidRPr="005834FA">
              <w:rPr>
                <w:rFonts w:ascii="Arial" w:hAnsi="Arial" w:cs="Arial"/>
                <w:sz w:val="20"/>
                <w:szCs w:val="20"/>
              </w:rPr>
              <w:t>atum:</w:t>
            </w:r>
          </w:p>
        </w:tc>
        <w:tc>
          <w:tcPr>
            <w:tcW w:w="29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6CD7BC" w14:textId="77777777" w:rsidR="00B40C7D" w:rsidRPr="005834FA" w:rsidRDefault="00B40C7D" w:rsidP="00353249">
            <w:pPr>
              <w:spacing w:line="276" w:lineRule="auto"/>
              <w:ind w:left="142" w:hanging="1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41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9D0ACF" w14:textId="77777777" w:rsidR="00B40C7D" w:rsidRPr="005834FA" w:rsidRDefault="00B40C7D" w:rsidP="00353249">
            <w:pPr>
              <w:spacing w:line="276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</w:tr>
      <w:tr w:rsidR="00B40C7D" w:rsidRPr="005834FA" w14:paraId="5FE97449" w14:textId="77777777" w:rsidTr="00353249">
        <w:trPr>
          <w:trHeight w:val="397"/>
        </w:trPr>
        <w:tc>
          <w:tcPr>
            <w:tcW w:w="25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D024F1" w14:textId="77777777" w:rsidR="00B40C7D" w:rsidRPr="005834FA" w:rsidRDefault="00B40C7D" w:rsidP="00353249">
            <w:pPr>
              <w:spacing w:line="276" w:lineRule="auto"/>
              <w:ind w:left="142" w:hanging="1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25DCDC" w14:textId="77777777" w:rsidR="00B40C7D" w:rsidRPr="005834FA" w:rsidRDefault="00B40C7D" w:rsidP="00353249">
            <w:pPr>
              <w:spacing w:line="276" w:lineRule="auto"/>
              <w:ind w:left="142" w:hanging="1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96BD51" w14:textId="77777777" w:rsidR="00B40C7D" w:rsidRPr="005834FA" w:rsidRDefault="00B40C7D" w:rsidP="00353249">
            <w:pPr>
              <w:spacing w:line="276" w:lineRule="auto"/>
              <w:ind w:left="142" w:hanging="1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0C7D" w:rsidRPr="005834FA" w14:paraId="75694517" w14:textId="77777777" w:rsidTr="00353249">
        <w:trPr>
          <w:trHeight w:val="397"/>
        </w:trPr>
        <w:tc>
          <w:tcPr>
            <w:tcW w:w="25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1F06A3" w14:textId="77777777" w:rsidR="00B40C7D" w:rsidRPr="005834FA" w:rsidRDefault="00B40C7D" w:rsidP="00353249">
            <w:pPr>
              <w:spacing w:line="276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E6731" w14:textId="77777777" w:rsidR="00B40C7D" w:rsidRPr="005834FA" w:rsidRDefault="00B40C7D" w:rsidP="00353249">
            <w:pPr>
              <w:spacing w:line="276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D9A3AE" w14:textId="77777777" w:rsidR="00B40C7D" w:rsidRPr="005834FA" w:rsidRDefault="00B40C7D" w:rsidP="00353249">
            <w:pPr>
              <w:spacing w:line="276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</w:tr>
      <w:tr w:rsidR="00B40C7D" w:rsidRPr="005834FA" w14:paraId="622563ED" w14:textId="77777777" w:rsidTr="00353249">
        <w:trPr>
          <w:trHeight w:val="387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C7F5C" w14:textId="77777777" w:rsidR="00B40C7D" w:rsidRPr="005834FA" w:rsidRDefault="00B40C7D" w:rsidP="00353249">
            <w:pPr>
              <w:spacing w:line="276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FEDDF0" w14:textId="77777777" w:rsidR="00B40C7D" w:rsidRPr="005834FA" w:rsidRDefault="00B40C7D" w:rsidP="00353249">
            <w:pPr>
              <w:spacing w:line="276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nil"/>
            </w:tcBorders>
            <w:shd w:val="clear" w:color="auto" w:fill="auto"/>
            <w:vAlign w:val="bottom"/>
          </w:tcPr>
          <w:p w14:paraId="46952125" w14:textId="77777777" w:rsidR="00B40C7D" w:rsidRPr="005834FA" w:rsidRDefault="00B40C7D" w:rsidP="00353249">
            <w:pPr>
              <w:spacing w:line="276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72773E" w14:textId="77777777" w:rsidR="00A145E5" w:rsidRPr="005834FA" w:rsidRDefault="00A145E5" w:rsidP="00A145E5">
      <w:pPr>
        <w:spacing w:after="200" w:line="276" w:lineRule="auto"/>
        <w:rPr>
          <w:rFonts w:ascii="Arial" w:hAnsi="Arial" w:cs="Arial"/>
          <w:b/>
          <w:sz w:val="20"/>
          <w:szCs w:val="20"/>
        </w:rPr>
      </w:pPr>
      <w:r w:rsidRPr="005834FA">
        <w:rPr>
          <w:rFonts w:ascii="Arial" w:hAnsi="Arial" w:cs="Arial"/>
          <w:b/>
          <w:sz w:val="20"/>
          <w:szCs w:val="20"/>
        </w:rPr>
        <w:br w:type="page"/>
      </w:r>
    </w:p>
    <w:p w14:paraId="4772783F" w14:textId="46F5A83D" w:rsidR="00A145E5" w:rsidRDefault="00206C90" w:rsidP="00A145E5">
      <w:pPr>
        <w:spacing w:line="276" w:lineRule="auto"/>
        <w:jc w:val="right"/>
        <w:rPr>
          <w:rFonts w:ascii="Arial" w:eastAsia="Calibri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  <w:lang w:eastAsia="en-US"/>
        </w:rPr>
      </w:pPr>
      <w:bookmarkStart w:id="2" w:name="_Hlk512291081"/>
      <w:r>
        <w:rPr>
          <w:rFonts w:ascii="Arial" w:eastAsia="Calibri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  <w:lang w:eastAsia="en-US"/>
        </w:rPr>
        <w:lastRenderedPageBreak/>
        <w:t>OBR-</w:t>
      </w:r>
      <w:r w:rsidR="003F4416">
        <w:rPr>
          <w:rFonts w:ascii="Arial" w:eastAsia="Calibri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  <w:lang w:eastAsia="en-US"/>
        </w:rPr>
        <w:t>4</w:t>
      </w:r>
      <w:r w:rsidR="00B46BE3">
        <w:rPr>
          <w:rFonts w:ascii="Arial" w:eastAsia="Calibri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  <w:lang w:eastAsia="en-US"/>
        </w:rPr>
        <w:t>a</w:t>
      </w:r>
    </w:p>
    <w:p w14:paraId="592F12DC" w14:textId="1ED2BFA4" w:rsidR="00D26B63" w:rsidRDefault="0030410F" w:rsidP="0030410F">
      <w:pPr>
        <w:tabs>
          <w:tab w:val="left" w:pos="6255"/>
        </w:tabs>
        <w:spacing w:line="276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ab/>
      </w:r>
    </w:p>
    <w:p w14:paraId="7C06BDEA" w14:textId="497274BF" w:rsidR="0011224F" w:rsidRPr="0011224F" w:rsidRDefault="00B46BE3" w:rsidP="0011224F">
      <w:pPr>
        <w:ind w:left="426" w:hanging="426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ZAVAROVANJE</w:t>
      </w:r>
      <w:r w:rsidR="0011224F" w:rsidRPr="0011224F">
        <w:rPr>
          <w:rFonts w:ascii="Arial" w:hAnsi="Arial" w:cs="Arial"/>
          <w:b/>
          <w:bCs/>
          <w:sz w:val="20"/>
          <w:szCs w:val="20"/>
          <w:lang w:eastAsia="en-US"/>
        </w:rPr>
        <w:t xml:space="preserve"> ZA </w:t>
      </w:r>
      <w:r>
        <w:rPr>
          <w:rFonts w:ascii="Arial" w:hAnsi="Arial" w:cs="Arial"/>
          <w:b/>
          <w:bCs/>
          <w:sz w:val="20"/>
          <w:szCs w:val="20"/>
          <w:lang w:eastAsia="en-US"/>
        </w:rPr>
        <w:t>RESNOST PONUDBE</w:t>
      </w:r>
    </w:p>
    <w:p w14:paraId="7CB931CA" w14:textId="77777777" w:rsidR="0011224F" w:rsidRDefault="0011224F" w:rsidP="0011224F">
      <w:pPr>
        <w:ind w:left="426" w:hanging="426"/>
        <w:jc w:val="center"/>
        <w:rPr>
          <w:rFonts w:ascii="Arial" w:hAnsi="Arial" w:cs="Arial"/>
          <w:bCs/>
          <w:sz w:val="20"/>
          <w:szCs w:val="20"/>
          <w:lang w:eastAsia="en-US"/>
        </w:rPr>
      </w:pPr>
    </w:p>
    <w:p w14:paraId="796F7091" w14:textId="77777777" w:rsidR="00A7322D" w:rsidRDefault="00A7322D" w:rsidP="0086054F">
      <w:pPr>
        <w:ind w:left="426" w:hanging="426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tbl>
      <w:tblPr>
        <w:tblW w:w="9781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513"/>
      </w:tblGrid>
      <w:tr w:rsidR="000E6149" w:rsidRPr="005834FA" w14:paraId="00FE5EDD" w14:textId="77777777" w:rsidTr="007126E3">
        <w:trPr>
          <w:trHeight w:val="510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546201" w14:textId="77777777" w:rsidR="000E6149" w:rsidRPr="005834FA" w:rsidRDefault="000E6149" w:rsidP="007126E3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Ponudnik:</w:t>
            </w:r>
          </w:p>
        </w:tc>
        <w:tc>
          <w:tcPr>
            <w:tcW w:w="7513" w:type="dxa"/>
            <w:shd w:val="clear" w:color="auto" w:fill="auto"/>
            <w:vAlign w:val="bottom"/>
          </w:tcPr>
          <w:p w14:paraId="0D4090C4" w14:textId="77777777" w:rsidR="000E6149" w:rsidRPr="005834FA" w:rsidRDefault="000E6149" w:rsidP="007126E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149" w:rsidRPr="005834FA" w14:paraId="6D732A1E" w14:textId="77777777" w:rsidTr="007126E3">
        <w:trPr>
          <w:trHeight w:val="510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89E57B" w14:textId="77777777" w:rsidR="000E6149" w:rsidRPr="005834FA" w:rsidRDefault="000E6149" w:rsidP="007126E3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Naslov ponudnika:</w:t>
            </w:r>
          </w:p>
        </w:tc>
        <w:tc>
          <w:tcPr>
            <w:tcW w:w="7513" w:type="dxa"/>
            <w:shd w:val="clear" w:color="auto" w:fill="auto"/>
            <w:vAlign w:val="bottom"/>
          </w:tcPr>
          <w:p w14:paraId="7A356511" w14:textId="77777777" w:rsidR="000E6149" w:rsidRPr="005834FA" w:rsidRDefault="000E6149" w:rsidP="007126E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3E58F8" w14:textId="77777777" w:rsidR="00A7322D" w:rsidRDefault="00A7322D" w:rsidP="00A7322D">
      <w:pPr>
        <w:ind w:left="426" w:hanging="426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2D8B6705" w14:textId="77777777" w:rsidR="0086054F" w:rsidRDefault="0086054F" w:rsidP="00A7322D">
      <w:pPr>
        <w:ind w:left="426" w:hanging="426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49E80A52" w14:textId="77777777" w:rsidR="00A7322D" w:rsidRPr="002B34CD" w:rsidRDefault="00A7322D" w:rsidP="00A7322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2B34CD">
        <w:rPr>
          <w:rFonts w:ascii="Arial" w:hAnsi="Arial" w:cs="Arial"/>
          <w:b/>
          <w:sz w:val="20"/>
          <w:szCs w:val="20"/>
          <w:lang w:eastAsia="en-US"/>
        </w:rPr>
        <w:t>MENIČNA IZJAVA</w:t>
      </w:r>
    </w:p>
    <w:p w14:paraId="65E0B8AA" w14:textId="4589C8A5" w:rsidR="00A7322D" w:rsidRPr="002B34CD" w:rsidRDefault="00A7322D" w:rsidP="00A7322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2B34CD">
        <w:rPr>
          <w:rFonts w:ascii="Arial" w:hAnsi="Arial" w:cs="Arial"/>
          <w:b/>
          <w:sz w:val="20"/>
          <w:szCs w:val="20"/>
          <w:lang w:eastAsia="en-US"/>
        </w:rPr>
        <w:t>s pooblastilom za vnovčenje menice</w:t>
      </w:r>
    </w:p>
    <w:p w14:paraId="79193988" w14:textId="77777777" w:rsidR="00A7322D" w:rsidRPr="002B34CD" w:rsidRDefault="00A7322D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7C10633" w14:textId="77777777" w:rsidR="00A7322D" w:rsidRPr="002B34CD" w:rsidRDefault="00A7322D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317ACAB" w14:textId="06C5C087" w:rsidR="00A7322D" w:rsidRDefault="00B46BE3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Kot zavarovanje za resnost ponudbe za javno naročilo</w:t>
      </w:r>
      <w:r w:rsidR="00A7322D" w:rsidRPr="002B34CD">
        <w:rPr>
          <w:rFonts w:ascii="Arial" w:hAnsi="Arial" w:cs="Arial"/>
          <w:sz w:val="20"/>
          <w:szCs w:val="20"/>
          <w:lang w:eastAsia="en-US"/>
        </w:rPr>
        <w:t xml:space="preserve"> </w:t>
      </w:r>
      <w:r w:rsidR="00A7322D" w:rsidRPr="002B34CD">
        <w:rPr>
          <w:rFonts w:ascii="Arial" w:hAnsi="Arial" w:cs="Arial"/>
          <w:sz w:val="20"/>
          <w:szCs w:val="20"/>
        </w:rPr>
        <w:t>»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NOVOGRADNJA VRTCA </w:t>
      </w:r>
      <w:r w:rsidR="00305B15">
        <w:rPr>
          <w:rFonts w:ascii="Arial" w:eastAsiaTheme="minorHAnsi" w:hAnsi="Arial" w:cs="Arial"/>
          <w:sz w:val="20"/>
          <w:szCs w:val="20"/>
          <w:lang w:eastAsia="en-US"/>
        </w:rPr>
        <w:t>KRKINE LUČKE V VAVTI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VAS</w:t>
      </w:r>
      <w:r w:rsidR="00305B15"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="00A7322D">
        <w:rPr>
          <w:rFonts w:ascii="Arial" w:eastAsiaTheme="minorHAnsi" w:hAnsi="Arial" w:cs="Arial"/>
          <w:sz w:val="20"/>
          <w:szCs w:val="20"/>
          <w:lang w:eastAsia="en-US"/>
        </w:rPr>
        <w:t>«</w:t>
      </w:r>
      <w:r>
        <w:rPr>
          <w:rFonts w:ascii="Arial" w:hAnsi="Arial" w:cs="Arial"/>
          <w:sz w:val="20"/>
          <w:szCs w:val="20"/>
        </w:rPr>
        <w:t xml:space="preserve"> </w:t>
      </w:r>
      <w:r w:rsidR="00A7322D" w:rsidRPr="002B34CD">
        <w:rPr>
          <w:rFonts w:ascii="Arial" w:hAnsi="Arial" w:cs="Arial"/>
          <w:sz w:val="20"/>
          <w:szCs w:val="20"/>
          <w:lang w:eastAsia="en-US"/>
        </w:rPr>
        <w:t xml:space="preserve">izročamo naročniku Občini Straža, Ulica talcev 9, 8351 Straža eno (1) menico </w:t>
      </w:r>
      <w:r w:rsidR="0086054F" w:rsidRPr="002B34CD">
        <w:rPr>
          <w:rFonts w:ascii="Arial" w:hAnsi="Arial" w:cs="Arial"/>
          <w:sz w:val="20"/>
          <w:szCs w:val="20"/>
          <w:lang w:eastAsia="en-US"/>
        </w:rPr>
        <w:t xml:space="preserve">v vrednosti </w:t>
      </w:r>
      <w:r w:rsidR="0086054F" w:rsidRPr="000B3927">
        <w:rPr>
          <w:rFonts w:ascii="Arial" w:hAnsi="Arial" w:cs="Arial"/>
          <w:sz w:val="20"/>
          <w:szCs w:val="20"/>
          <w:lang w:eastAsia="en-US"/>
        </w:rPr>
        <w:t xml:space="preserve">100.000,00 EUR </w:t>
      </w:r>
      <w:r w:rsidR="00A7322D" w:rsidRPr="002B34CD">
        <w:rPr>
          <w:rFonts w:ascii="Arial" w:hAnsi="Arial" w:cs="Arial"/>
          <w:sz w:val="20"/>
          <w:szCs w:val="20"/>
          <w:lang w:eastAsia="en-US"/>
        </w:rPr>
        <w:t xml:space="preserve">s pooblastilom, da naročnik vnovči menico </w:t>
      </w:r>
      <w:r>
        <w:rPr>
          <w:rFonts w:ascii="Arial" w:hAnsi="Arial" w:cs="Arial"/>
          <w:sz w:val="20"/>
          <w:szCs w:val="20"/>
          <w:lang w:eastAsia="en-US"/>
        </w:rPr>
        <w:t>v primeru:</w:t>
      </w:r>
    </w:p>
    <w:p w14:paraId="4F47D5B6" w14:textId="77777777" w:rsidR="00B46BE3" w:rsidRDefault="00B46BE3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1DE8E99" w14:textId="4C6D7384" w:rsidR="00B46BE3" w:rsidRDefault="00B46BE3" w:rsidP="000F05FD">
      <w:pPr>
        <w:pStyle w:val="Odstavekseznama"/>
        <w:widowControl w:val="0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da bi </w:t>
      </w:r>
      <w:r w:rsidR="001D4773">
        <w:rPr>
          <w:rFonts w:ascii="Arial" w:hAnsi="Arial" w:cs="Arial"/>
          <w:sz w:val="20"/>
          <w:szCs w:val="20"/>
          <w:lang w:eastAsia="en-US"/>
        </w:rPr>
        <w:t>umaknili ponudbo ali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="001D4773">
        <w:rPr>
          <w:rFonts w:ascii="Arial" w:hAnsi="Arial" w:cs="Arial"/>
          <w:sz w:val="20"/>
          <w:szCs w:val="20"/>
          <w:lang w:eastAsia="en-US"/>
        </w:rPr>
        <w:t xml:space="preserve">nedopustno spremenili ponudbo </w:t>
      </w:r>
      <w:r>
        <w:rPr>
          <w:rFonts w:ascii="Arial" w:hAnsi="Arial" w:cs="Arial"/>
          <w:sz w:val="20"/>
          <w:szCs w:val="20"/>
          <w:lang w:eastAsia="en-US"/>
        </w:rPr>
        <w:t xml:space="preserve">pred potekom veljavnosti ponudbe, to je pred potekom </w:t>
      </w:r>
      <w:r w:rsidR="000B3927">
        <w:rPr>
          <w:rFonts w:ascii="Arial" w:hAnsi="Arial" w:cs="Arial"/>
          <w:sz w:val="20"/>
          <w:szCs w:val="20"/>
          <w:lang w:eastAsia="en-US"/>
        </w:rPr>
        <w:t>9</w:t>
      </w:r>
      <w:r w:rsidR="00305B15">
        <w:rPr>
          <w:rFonts w:ascii="Arial" w:hAnsi="Arial" w:cs="Arial"/>
          <w:sz w:val="20"/>
          <w:szCs w:val="20"/>
          <w:lang w:eastAsia="en-US"/>
        </w:rPr>
        <w:t>0</w:t>
      </w:r>
      <w:r>
        <w:rPr>
          <w:rFonts w:ascii="Arial" w:hAnsi="Arial" w:cs="Arial"/>
          <w:sz w:val="20"/>
          <w:szCs w:val="20"/>
          <w:lang w:eastAsia="en-US"/>
        </w:rPr>
        <w:t xml:space="preserve"> dni od datuma oddaje ponudbe;</w:t>
      </w:r>
    </w:p>
    <w:p w14:paraId="28CD6CCB" w14:textId="0C8501B8" w:rsidR="00B46BE3" w:rsidRDefault="00B46BE3" w:rsidP="000F05FD">
      <w:pPr>
        <w:pStyle w:val="Odstavekseznama"/>
        <w:widowControl w:val="0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da kot izbrani ponudnik za predmetno javno naročilo</w:t>
      </w:r>
      <w:r w:rsidR="0086054F">
        <w:rPr>
          <w:rFonts w:ascii="Arial" w:hAnsi="Arial" w:cs="Arial"/>
          <w:sz w:val="20"/>
          <w:szCs w:val="20"/>
          <w:lang w:eastAsia="en-US"/>
        </w:rPr>
        <w:t xml:space="preserve"> </w:t>
      </w:r>
      <w:r w:rsidR="001D4773">
        <w:rPr>
          <w:rFonts w:ascii="Arial" w:hAnsi="Arial" w:cs="Arial"/>
          <w:sz w:val="20"/>
          <w:szCs w:val="20"/>
          <w:lang w:eastAsia="en-US"/>
        </w:rPr>
        <w:t xml:space="preserve">na poziv naročnika </w:t>
      </w:r>
      <w:r w:rsidR="0086054F">
        <w:rPr>
          <w:rFonts w:ascii="Arial" w:hAnsi="Arial" w:cs="Arial"/>
          <w:sz w:val="20"/>
          <w:szCs w:val="20"/>
          <w:lang w:eastAsia="en-US"/>
        </w:rPr>
        <w:t>ne</w:t>
      </w:r>
      <w:r w:rsidR="001D4773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E6149">
        <w:rPr>
          <w:rFonts w:ascii="Arial" w:hAnsi="Arial" w:cs="Arial"/>
          <w:sz w:val="20"/>
          <w:szCs w:val="20"/>
          <w:lang w:eastAsia="en-US"/>
        </w:rPr>
        <w:t>bi pristopil</w:t>
      </w:r>
      <w:r w:rsidR="0086054F">
        <w:rPr>
          <w:rFonts w:ascii="Arial" w:hAnsi="Arial" w:cs="Arial"/>
          <w:sz w:val="20"/>
          <w:szCs w:val="20"/>
          <w:lang w:eastAsia="en-US"/>
        </w:rPr>
        <w:t xml:space="preserve"> k podp</w:t>
      </w:r>
      <w:r w:rsidR="00305B15">
        <w:rPr>
          <w:rFonts w:ascii="Arial" w:hAnsi="Arial" w:cs="Arial"/>
          <w:sz w:val="20"/>
          <w:szCs w:val="20"/>
          <w:lang w:eastAsia="en-US"/>
        </w:rPr>
        <w:t>isu pogodbe.</w:t>
      </w:r>
    </w:p>
    <w:p w14:paraId="5E47E34D" w14:textId="77777777" w:rsidR="00A7322D" w:rsidRPr="002B34CD" w:rsidRDefault="00A7322D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6E7F03F" w14:textId="659FB1DB" w:rsidR="00A7322D" w:rsidRPr="002B34CD" w:rsidRDefault="00A7322D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2B34CD">
        <w:rPr>
          <w:rFonts w:ascii="Arial" w:hAnsi="Arial" w:cs="Arial"/>
          <w:sz w:val="20"/>
          <w:szCs w:val="20"/>
          <w:lang w:eastAsia="en-US"/>
        </w:rPr>
        <w:t>S to izjavo nepreklicno pooblaščamo banko _________________________</w:t>
      </w:r>
      <w:r w:rsidR="00305B15">
        <w:rPr>
          <w:rFonts w:ascii="Arial" w:hAnsi="Arial" w:cs="Arial"/>
          <w:sz w:val="20"/>
          <w:szCs w:val="20"/>
          <w:lang w:eastAsia="en-US"/>
        </w:rPr>
        <w:t>________</w:t>
      </w:r>
      <w:r w:rsidRPr="002B34CD">
        <w:rPr>
          <w:rFonts w:ascii="Arial" w:hAnsi="Arial" w:cs="Arial"/>
          <w:sz w:val="20"/>
          <w:szCs w:val="20"/>
          <w:lang w:eastAsia="en-US"/>
        </w:rPr>
        <w:t>___</w:t>
      </w:r>
      <w:r>
        <w:rPr>
          <w:rFonts w:ascii="Arial" w:hAnsi="Arial" w:cs="Arial"/>
          <w:sz w:val="20"/>
          <w:szCs w:val="20"/>
          <w:lang w:eastAsia="en-US"/>
        </w:rPr>
        <w:t>_</w:t>
      </w:r>
      <w:r w:rsidRPr="002B34CD">
        <w:rPr>
          <w:rFonts w:ascii="Arial" w:hAnsi="Arial" w:cs="Arial"/>
          <w:sz w:val="20"/>
          <w:szCs w:val="20"/>
          <w:lang w:eastAsia="en-US"/>
        </w:rPr>
        <w:t>_______, ki vodi naš TRR št. _____</w:t>
      </w:r>
      <w:r>
        <w:rPr>
          <w:rFonts w:ascii="Arial" w:hAnsi="Arial" w:cs="Arial"/>
          <w:sz w:val="20"/>
          <w:szCs w:val="20"/>
          <w:lang w:eastAsia="en-US"/>
        </w:rPr>
        <w:t>____</w:t>
      </w:r>
      <w:r w:rsidRPr="002B34CD">
        <w:rPr>
          <w:rFonts w:ascii="Arial" w:hAnsi="Arial" w:cs="Arial"/>
          <w:sz w:val="20"/>
          <w:szCs w:val="20"/>
          <w:lang w:eastAsia="en-US"/>
        </w:rPr>
        <w:t xml:space="preserve">________________________, oz. katerokoli drugo finančno organizacijo, pri kateri bo v času vnovčenja menice odprt naš TRR, da izplača menico iz našega dobroimetja na TRR, ne da bi za izplačilo menice zahtevala naše posebno soglasje. </w:t>
      </w:r>
    </w:p>
    <w:p w14:paraId="0AF84A40" w14:textId="77777777" w:rsidR="00A7322D" w:rsidRPr="002B34CD" w:rsidRDefault="00A7322D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24536EA" w14:textId="77777777" w:rsidR="00A7322D" w:rsidRPr="002B34CD" w:rsidRDefault="00A7322D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2B34CD">
        <w:rPr>
          <w:rFonts w:ascii="Arial" w:hAnsi="Arial" w:cs="Arial"/>
          <w:sz w:val="20"/>
          <w:szCs w:val="20"/>
          <w:lang w:eastAsia="en-US"/>
        </w:rPr>
        <w:t xml:space="preserve">Menico je podpisala pooblaščena oseba v našem podjetju: </w:t>
      </w:r>
    </w:p>
    <w:p w14:paraId="64589BA7" w14:textId="5B420C0B" w:rsidR="00A7322D" w:rsidRPr="002B34CD" w:rsidRDefault="00A7322D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2B34CD">
        <w:rPr>
          <w:rFonts w:ascii="Arial" w:hAnsi="Arial" w:cs="Arial"/>
          <w:sz w:val="20"/>
          <w:szCs w:val="20"/>
          <w:lang w:eastAsia="en-US"/>
        </w:rPr>
        <w:t>____</w:t>
      </w:r>
      <w:r w:rsidR="000A3DE0">
        <w:rPr>
          <w:rFonts w:ascii="Arial" w:hAnsi="Arial" w:cs="Arial"/>
          <w:sz w:val="20"/>
          <w:szCs w:val="20"/>
          <w:lang w:eastAsia="en-US"/>
        </w:rPr>
        <w:t>_____________</w:t>
      </w:r>
      <w:r w:rsidRPr="002B34CD">
        <w:rPr>
          <w:rFonts w:ascii="Arial" w:hAnsi="Arial" w:cs="Arial"/>
          <w:sz w:val="20"/>
          <w:szCs w:val="20"/>
          <w:lang w:eastAsia="en-US"/>
        </w:rPr>
        <w:t>___, _______</w:t>
      </w:r>
      <w:r w:rsidR="000A3DE0">
        <w:rPr>
          <w:rFonts w:ascii="Arial" w:hAnsi="Arial" w:cs="Arial"/>
          <w:sz w:val="20"/>
          <w:szCs w:val="20"/>
          <w:lang w:eastAsia="en-US"/>
        </w:rPr>
        <w:t>___________________________________.</w:t>
      </w:r>
    </w:p>
    <w:p w14:paraId="013D50CA" w14:textId="32CAFC91" w:rsidR="000A3DE0" w:rsidRPr="002B34CD" w:rsidRDefault="000A3DE0" w:rsidP="000A3D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i/>
          <w:sz w:val="16"/>
          <w:szCs w:val="16"/>
          <w:lang w:eastAsia="en-US"/>
        </w:rPr>
        <w:t xml:space="preserve">        </w:t>
      </w:r>
      <w:r w:rsidRPr="002B34CD">
        <w:rPr>
          <w:rFonts w:ascii="Arial" w:hAnsi="Arial" w:cs="Arial"/>
          <w:i/>
          <w:sz w:val="16"/>
          <w:szCs w:val="16"/>
          <w:lang w:eastAsia="en-US"/>
        </w:rPr>
        <w:t>(ime in priimek)</w:t>
      </w:r>
      <w:r>
        <w:rPr>
          <w:rFonts w:ascii="Arial" w:hAnsi="Arial" w:cs="Arial"/>
          <w:i/>
          <w:sz w:val="16"/>
          <w:szCs w:val="16"/>
          <w:lang w:eastAsia="en-US"/>
        </w:rPr>
        <w:tab/>
      </w:r>
      <w:r>
        <w:rPr>
          <w:rFonts w:ascii="Arial" w:hAnsi="Arial" w:cs="Arial"/>
          <w:i/>
          <w:sz w:val="16"/>
          <w:szCs w:val="16"/>
          <w:lang w:eastAsia="en-US"/>
        </w:rPr>
        <w:tab/>
      </w:r>
      <w:r>
        <w:rPr>
          <w:rFonts w:ascii="Arial" w:hAnsi="Arial" w:cs="Arial"/>
          <w:i/>
          <w:sz w:val="16"/>
          <w:szCs w:val="16"/>
          <w:lang w:eastAsia="en-US"/>
        </w:rPr>
        <w:tab/>
      </w:r>
      <w:r w:rsidRPr="002B34CD">
        <w:rPr>
          <w:rFonts w:ascii="Arial" w:hAnsi="Arial" w:cs="Arial"/>
          <w:i/>
          <w:sz w:val="16"/>
          <w:szCs w:val="16"/>
          <w:lang w:eastAsia="en-US"/>
        </w:rPr>
        <w:t>(funkcija v podjetju)</w:t>
      </w:r>
    </w:p>
    <w:p w14:paraId="36583E32" w14:textId="77777777" w:rsidR="00A7322D" w:rsidRPr="002B34CD" w:rsidRDefault="00A7322D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256C68C" w14:textId="77777777" w:rsidR="00A7322D" w:rsidRPr="002B34CD" w:rsidRDefault="00A7322D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2B34CD">
        <w:rPr>
          <w:rFonts w:ascii="Arial" w:hAnsi="Arial" w:cs="Arial"/>
          <w:sz w:val="20"/>
          <w:szCs w:val="20"/>
          <w:lang w:eastAsia="en-US"/>
        </w:rPr>
        <w:t>Menica je nepreklicna in brezpogojna, izpolnjena s klavzulo »brez protesta« in plačljiva na prvi poziv.</w:t>
      </w:r>
    </w:p>
    <w:p w14:paraId="060BE685" w14:textId="77777777" w:rsidR="00A7322D" w:rsidRPr="002B34CD" w:rsidRDefault="00A7322D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19720F6" w14:textId="7F7E4796" w:rsidR="00A7322D" w:rsidRPr="002B34CD" w:rsidRDefault="00A7322D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2B34CD">
        <w:rPr>
          <w:rFonts w:ascii="Arial" w:hAnsi="Arial" w:cs="Arial"/>
          <w:sz w:val="20"/>
          <w:szCs w:val="20"/>
          <w:lang w:eastAsia="en-US"/>
        </w:rPr>
        <w:t xml:space="preserve">Menična izjava je veljavna od njenega podpisa do izteka roka zavarovanja za </w:t>
      </w:r>
      <w:r w:rsidR="0086054F">
        <w:rPr>
          <w:rFonts w:ascii="Arial" w:hAnsi="Arial" w:cs="Arial"/>
          <w:sz w:val="20"/>
          <w:szCs w:val="20"/>
          <w:lang w:eastAsia="en-US"/>
        </w:rPr>
        <w:t xml:space="preserve">resnost ponudbe, </w:t>
      </w:r>
      <w:r w:rsidRPr="002B34CD">
        <w:rPr>
          <w:rFonts w:ascii="Arial" w:hAnsi="Arial" w:cs="Arial"/>
          <w:bCs/>
          <w:sz w:val="20"/>
          <w:szCs w:val="20"/>
          <w:lang w:eastAsia="en-US"/>
        </w:rPr>
        <w:t>vendar pa naj</w:t>
      </w:r>
      <w:r w:rsidR="0086054F">
        <w:rPr>
          <w:rFonts w:ascii="Arial" w:hAnsi="Arial" w:cs="Arial"/>
          <w:bCs/>
          <w:sz w:val="20"/>
          <w:szCs w:val="20"/>
          <w:lang w:eastAsia="en-US"/>
        </w:rPr>
        <w:t xml:space="preserve">več </w:t>
      </w:r>
      <w:r w:rsidR="00305B15">
        <w:rPr>
          <w:rFonts w:ascii="Arial" w:hAnsi="Arial" w:cs="Arial"/>
          <w:bCs/>
          <w:sz w:val="20"/>
          <w:szCs w:val="20"/>
          <w:lang w:eastAsia="en-US"/>
        </w:rPr>
        <w:t>120</w:t>
      </w:r>
      <w:r w:rsidR="0086054F">
        <w:rPr>
          <w:rFonts w:ascii="Arial" w:hAnsi="Arial" w:cs="Arial"/>
          <w:bCs/>
          <w:sz w:val="20"/>
          <w:szCs w:val="20"/>
          <w:lang w:eastAsia="en-US"/>
        </w:rPr>
        <w:t xml:space="preserve"> dni od datuma oddaje ponudbe, to je </w:t>
      </w:r>
      <w:r w:rsidRPr="002B34CD">
        <w:rPr>
          <w:rFonts w:ascii="Arial" w:hAnsi="Arial" w:cs="Arial"/>
          <w:bCs/>
          <w:sz w:val="20"/>
          <w:szCs w:val="20"/>
          <w:lang w:eastAsia="en-US"/>
        </w:rPr>
        <w:t>do ____</w:t>
      </w:r>
      <w:r w:rsidR="00414293">
        <w:rPr>
          <w:rFonts w:ascii="Arial" w:hAnsi="Arial" w:cs="Arial"/>
          <w:bCs/>
          <w:sz w:val="20"/>
          <w:szCs w:val="20"/>
          <w:lang w:eastAsia="en-US"/>
        </w:rPr>
        <w:t>____</w:t>
      </w:r>
      <w:r w:rsidRPr="002B34CD">
        <w:rPr>
          <w:rFonts w:ascii="Arial" w:hAnsi="Arial" w:cs="Arial"/>
          <w:bCs/>
          <w:sz w:val="20"/>
          <w:szCs w:val="20"/>
          <w:lang w:eastAsia="en-US"/>
        </w:rPr>
        <w:t>________. Po poteku tega roka zavarovanje ne velja več in naša obveznost avtomatično ugasne.</w:t>
      </w:r>
    </w:p>
    <w:p w14:paraId="6DD82A06" w14:textId="77777777" w:rsidR="00A7322D" w:rsidRPr="002B34CD" w:rsidRDefault="00A7322D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55128234" w14:textId="43AB47CF" w:rsidR="00305B15" w:rsidRPr="002B34CD" w:rsidRDefault="00305B15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Originalna podpisana menica je bila poslana s priporočeno pošto na naslov naročnika. Seznanjeni smo, da bo naša ponudba izločena iz postopka izbire izvajalca v primeru, da naročnik do roka za oddajo ponudbe ne bo prejel originalne podpisane menice.</w:t>
      </w:r>
    </w:p>
    <w:p w14:paraId="1E7198A7" w14:textId="77777777" w:rsidR="00305B15" w:rsidRDefault="00305B15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E4E4389" w14:textId="77777777" w:rsidR="00305B15" w:rsidRDefault="00305B15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6C2BA7E" w14:textId="77777777" w:rsidR="00A7322D" w:rsidRPr="002B34CD" w:rsidRDefault="00A7322D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2B34CD">
        <w:rPr>
          <w:rFonts w:ascii="Arial" w:hAnsi="Arial" w:cs="Arial"/>
          <w:sz w:val="20"/>
          <w:szCs w:val="20"/>
          <w:lang w:eastAsia="en-US"/>
        </w:rPr>
        <w:t>Priloga:</w:t>
      </w:r>
    </w:p>
    <w:p w14:paraId="17794D3E" w14:textId="5B71FE74" w:rsidR="00A7322D" w:rsidRPr="002B34CD" w:rsidRDefault="00305B15" w:rsidP="000F05FD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kopija podpisane menice</w:t>
      </w:r>
    </w:p>
    <w:p w14:paraId="2394F25B" w14:textId="77777777" w:rsidR="00A7322D" w:rsidRDefault="00A7322D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42254B1" w14:textId="77777777" w:rsidR="00A7322D" w:rsidRDefault="00A7322D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417D6A7" w14:textId="77777777" w:rsidR="00A7322D" w:rsidRDefault="00A7322D" w:rsidP="00A73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9236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976"/>
        <w:gridCol w:w="4133"/>
      </w:tblGrid>
      <w:tr w:rsidR="0044071E" w:rsidRPr="005834FA" w14:paraId="47727863" w14:textId="77777777" w:rsidTr="00B37557">
        <w:trPr>
          <w:trHeight w:val="397"/>
        </w:trPr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860" w14:textId="77777777" w:rsidR="0044071E" w:rsidRPr="005834FA" w:rsidRDefault="0044071E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29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861" w14:textId="77777777" w:rsidR="0044071E" w:rsidRPr="005834FA" w:rsidRDefault="0044071E" w:rsidP="00B3755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41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862" w14:textId="77777777" w:rsidR="0044071E" w:rsidRPr="005834FA" w:rsidRDefault="0044071E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</w:tr>
      <w:tr w:rsidR="0044071E" w:rsidRPr="005834FA" w14:paraId="47727867" w14:textId="77777777" w:rsidTr="00B37557">
        <w:trPr>
          <w:trHeight w:val="397"/>
        </w:trPr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727864" w14:textId="77777777" w:rsidR="0044071E" w:rsidRPr="005834FA" w:rsidRDefault="0044071E" w:rsidP="00B3755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865" w14:textId="77777777" w:rsidR="0044071E" w:rsidRPr="005834FA" w:rsidRDefault="0044071E" w:rsidP="00B3755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727866" w14:textId="77777777" w:rsidR="0044071E" w:rsidRPr="005834FA" w:rsidRDefault="0044071E" w:rsidP="00B3755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071E" w:rsidRPr="005834FA" w14:paraId="4772786B" w14:textId="77777777" w:rsidTr="00B37557">
        <w:trPr>
          <w:trHeight w:val="397"/>
        </w:trPr>
        <w:tc>
          <w:tcPr>
            <w:tcW w:w="212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7727868" w14:textId="77777777" w:rsidR="0044071E" w:rsidRPr="005834FA" w:rsidRDefault="0044071E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869" w14:textId="77777777" w:rsidR="0044071E" w:rsidRPr="005834FA" w:rsidRDefault="0044071E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772786A" w14:textId="77777777" w:rsidR="0044071E" w:rsidRPr="005834FA" w:rsidRDefault="0044071E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34FA"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</w:tr>
      <w:tr w:rsidR="0044071E" w:rsidRPr="005834FA" w14:paraId="4772786F" w14:textId="77777777" w:rsidTr="00B37557">
        <w:trPr>
          <w:trHeight w:val="387"/>
        </w:trPr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86C" w14:textId="77777777" w:rsidR="0044071E" w:rsidRPr="005834FA" w:rsidRDefault="0044071E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2786D" w14:textId="77777777" w:rsidR="0044071E" w:rsidRPr="005834FA" w:rsidRDefault="0044071E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3" w:type="dxa"/>
            <w:tcBorders>
              <w:top w:val="nil"/>
            </w:tcBorders>
            <w:shd w:val="clear" w:color="auto" w:fill="auto"/>
            <w:vAlign w:val="bottom"/>
          </w:tcPr>
          <w:p w14:paraId="4772786E" w14:textId="77777777" w:rsidR="0044071E" w:rsidRPr="005834FA" w:rsidRDefault="0044071E" w:rsidP="00B3755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</w:tbl>
    <w:p w14:paraId="19886C51" w14:textId="77777777" w:rsidR="00710629" w:rsidRDefault="00710629" w:rsidP="00710629">
      <w:pPr>
        <w:ind w:left="426" w:hanging="426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3E73AEC0" w14:textId="09BADD85" w:rsidR="006C327D" w:rsidRDefault="006F2ECD" w:rsidP="000E6149">
      <w:pPr>
        <w:spacing w:after="200" w:line="276" w:lineRule="auto"/>
        <w:jc w:val="right"/>
        <w:rPr>
          <w:rFonts w:ascii="Arial" w:eastAsia="Calibri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br w:type="page"/>
      </w:r>
      <w:r w:rsidR="006C327D">
        <w:rPr>
          <w:rFonts w:ascii="Arial" w:eastAsia="Calibri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  <w:lang w:eastAsia="en-US"/>
        </w:rPr>
        <w:lastRenderedPageBreak/>
        <w:t>OBR-4b</w:t>
      </w:r>
    </w:p>
    <w:p w14:paraId="52808D50" w14:textId="5C067942" w:rsidR="006C327D" w:rsidRDefault="006C327D" w:rsidP="00811292">
      <w:pPr>
        <w:tabs>
          <w:tab w:val="left" w:pos="6255"/>
        </w:tabs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ZAVAROVANJ</w:t>
      </w:r>
      <w:r w:rsidR="00305B15">
        <w:rPr>
          <w:rFonts w:ascii="Arial" w:hAnsi="Arial" w:cs="Arial"/>
          <w:b/>
          <w:bCs/>
          <w:sz w:val="20"/>
          <w:szCs w:val="20"/>
          <w:lang w:eastAsia="en-US"/>
        </w:rPr>
        <w:t>E</w:t>
      </w:r>
      <w:r w:rsidRPr="0011224F">
        <w:rPr>
          <w:rFonts w:ascii="Arial" w:hAnsi="Arial" w:cs="Arial"/>
          <w:b/>
          <w:bCs/>
          <w:sz w:val="20"/>
          <w:szCs w:val="20"/>
          <w:lang w:eastAsia="en-US"/>
        </w:rPr>
        <w:t xml:space="preserve"> ZA </w:t>
      </w:r>
      <w:r w:rsidR="00305B15">
        <w:rPr>
          <w:rFonts w:ascii="Arial" w:hAnsi="Arial" w:cs="Arial"/>
          <w:b/>
          <w:bCs/>
          <w:sz w:val="20"/>
          <w:szCs w:val="20"/>
          <w:lang w:eastAsia="en-US"/>
        </w:rPr>
        <w:t>RESNOST PONUDBE</w:t>
      </w:r>
    </w:p>
    <w:p w14:paraId="2829299D" w14:textId="502249D0" w:rsidR="006C327D" w:rsidRDefault="006C327D" w:rsidP="006C327D">
      <w:pPr>
        <w:ind w:left="426" w:hanging="426"/>
        <w:jc w:val="center"/>
        <w:rPr>
          <w:rFonts w:ascii="Arial" w:hAnsi="Arial" w:cs="Arial"/>
          <w:bCs/>
          <w:sz w:val="20"/>
          <w:szCs w:val="20"/>
          <w:lang w:eastAsia="en-US"/>
        </w:rPr>
      </w:pPr>
    </w:p>
    <w:p w14:paraId="6D1E1447" w14:textId="06B0FF27" w:rsidR="00811292" w:rsidRPr="00811292" w:rsidRDefault="00811292" w:rsidP="00811292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>Za:</w:t>
      </w:r>
      <w:r>
        <w:rPr>
          <w:rFonts w:ascii="Arial" w:hAnsi="Arial" w:cs="Arial"/>
          <w:sz w:val="20"/>
          <w:szCs w:val="20"/>
          <w:lang w:eastAsia="en-US"/>
        </w:rPr>
        <w:tab/>
        <w:t>OBČINA STRAŽA, Ulica talcev 9, 8351 Straža</w:t>
      </w:r>
    </w:p>
    <w:p w14:paraId="35FCE8D2" w14:textId="74A706F8" w:rsidR="00811292" w:rsidRPr="00811292" w:rsidRDefault="00811292" w:rsidP="00811292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>Datum:</w:t>
      </w:r>
      <w:r>
        <w:rPr>
          <w:rFonts w:ascii="Arial" w:hAnsi="Arial" w:cs="Arial"/>
          <w:sz w:val="20"/>
          <w:szCs w:val="20"/>
          <w:lang w:eastAsia="en-US"/>
        </w:rPr>
        <w:tab/>
      </w:r>
      <w:r w:rsidRPr="00811292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____________</w:t>
      </w:r>
    </w:p>
    <w:p w14:paraId="427C9209" w14:textId="77777777" w:rsidR="00811292" w:rsidRPr="00811292" w:rsidRDefault="00811292" w:rsidP="0081129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FFB43A1" w14:textId="71A1120E" w:rsidR="00811292" w:rsidRPr="00811292" w:rsidRDefault="00811292" w:rsidP="0081129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 xml:space="preserve">VRSTA ZAVAROVANJA:   </w:t>
      </w:r>
      <w:r>
        <w:rPr>
          <w:rFonts w:ascii="Arial" w:hAnsi="Arial" w:cs="Arial"/>
          <w:sz w:val="20"/>
          <w:szCs w:val="20"/>
          <w:lang w:eastAsia="en-US"/>
        </w:rPr>
        <w:t>bančna garancija</w:t>
      </w:r>
      <w:r w:rsidR="00161809">
        <w:rPr>
          <w:rFonts w:ascii="Arial" w:hAnsi="Arial" w:cs="Arial"/>
          <w:sz w:val="20"/>
          <w:szCs w:val="20"/>
          <w:lang w:eastAsia="en-US"/>
        </w:rPr>
        <w:t xml:space="preserve"> / kavcijsko zavarovanje</w:t>
      </w:r>
    </w:p>
    <w:p w14:paraId="255E4198" w14:textId="77777777" w:rsidR="00811292" w:rsidRPr="00811292" w:rsidRDefault="00811292" w:rsidP="0081129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C073059" w14:textId="6971CC26" w:rsidR="00811292" w:rsidRPr="00811292" w:rsidRDefault="00811292" w:rsidP="00811292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>ŠTEVILKA:</w:t>
      </w:r>
      <w:r>
        <w:rPr>
          <w:rFonts w:ascii="Arial" w:hAnsi="Arial" w:cs="Arial"/>
          <w:sz w:val="20"/>
          <w:szCs w:val="20"/>
          <w:lang w:eastAsia="en-US"/>
        </w:rPr>
        <w:tab/>
        <w:t>______________</w:t>
      </w:r>
    </w:p>
    <w:p w14:paraId="2AD68ECA" w14:textId="77777777" w:rsidR="00811292" w:rsidRPr="00811292" w:rsidRDefault="00811292" w:rsidP="00811292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30A7AA" w14:textId="6A10AE37" w:rsidR="00811292" w:rsidRPr="00811292" w:rsidRDefault="00811292" w:rsidP="00811292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GARANT:       __________________________________________________</w:t>
      </w:r>
    </w:p>
    <w:p w14:paraId="599CD4C9" w14:textId="77777777" w:rsidR="00811292" w:rsidRPr="00811292" w:rsidRDefault="00811292" w:rsidP="00811292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09C0D6A" w14:textId="03D6FF66" w:rsidR="00811292" w:rsidRPr="00811292" w:rsidRDefault="00811292" w:rsidP="00811292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 xml:space="preserve">NAROČNIK:   </w:t>
      </w:r>
      <w:r>
        <w:rPr>
          <w:rFonts w:ascii="Arial" w:hAnsi="Arial" w:cs="Arial"/>
          <w:sz w:val="20"/>
          <w:szCs w:val="20"/>
          <w:lang w:eastAsia="en-US"/>
        </w:rPr>
        <w:t>__________________________________________________</w:t>
      </w:r>
    </w:p>
    <w:p w14:paraId="2DBB9904" w14:textId="77777777" w:rsidR="00811292" w:rsidRPr="00811292" w:rsidRDefault="00811292" w:rsidP="0081129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2364EDB" w14:textId="11088389" w:rsidR="006C327D" w:rsidRPr="009F20AA" w:rsidRDefault="00811292" w:rsidP="00811292">
      <w:pPr>
        <w:widowControl w:val="0"/>
        <w:tabs>
          <w:tab w:val="left" w:pos="170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>UPRAVIČENEC:</w:t>
      </w:r>
      <w:r>
        <w:rPr>
          <w:rFonts w:ascii="Arial" w:hAnsi="Arial" w:cs="Arial"/>
          <w:sz w:val="20"/>
          <w:szCs w:val="20"/>
          <w:lang w:eastAsia="en-US"/>
        </w:rPr>
        <w:tab/>
        <w:t>OBČINA STRAŽA, Ulica talcev 9, 8351 Straža</w:t>
      </w:r>
    </w:p>
    <w:p w14:paraId="487BD4E4" w14:textId="77777777" w:rsidR="006C327D" w:rsidRPr="009F20AA" w:rsidRDefault="006C327D" w:rsidP="006C327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DF562A7" w14:textId="77777777" w:rsidR="000B3927" w:rsidRDefault="007C286C" w:rsidP="007C286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OSNOVNI POSEL: </w:t>
      </w:r>
      <w:r w:rsidRPr="007C286C">
        <w:rPr>
          <w:rFonts w:ascii="Arial" w:hAnsi="Arial" w:cs="Arial"/>
          <w:sz w:val="20"/>
          <w:szCs w:val="20"/>
          <w:lang w:eastAsia="en-US"/>
        </w:rPr>
        <w:t xml:space="preserve">obveznost naročnika zavarovanja iz njegove ponudbe, predložene v postopku javnega naročanja </w:t>
      </w:r>
      <w:r w:rsidR="007D3C0E">
        <w:rPr>
          <w:rFonts w:ascii="Arial" w:hAnsi="Arial" w:cs="Arial"/>
          <w:sz w:val="20"/>
          <w:szCs w:val="20"/>
          <w:lang w:eastAsia="en-US"/>
        </w:rPr>
        <w:t>št. ________</w:t>
      </w:r>
      <w:r>
        <w:rPr>
          <w:rFonts w:ascii="Arial" w:hAnsi="Arial" w:cs="Arial"/>
          <w:sz w:val="20"/>
          <w:szCs w:val="20"/>
          <w:lang w:eastAsia="en-US"/>
        </w:rPr>
        <w:t xml:space="preserve">___________ z dne ___________, </w:t>
      </w:r>
    </w:p>
    <w:p w14:paraId="69B0DA26" w14:textId="69D65005" w:rsidR="006C327D" w:rsidRPr="007C286C" w:rsidRDefault="007C286C" w:rsidP="007C286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C286C">
        <w:rPr>
          <w:rFonts w:ascii="Arial" w:hAnsi="Arial" w:cs="Arial"/>
          <w:sz w:val="20"/>
          <w:szCs w:val="20"/>
          <w:lang w:eastAsia="en-US"/>
        </w:rPr>
        <w:t xml:space="preserve">katerega predmet je </w:t>
      </w:r>
      <w:r w:rsidR="006C327D" w:rsidRPr="007C286C">
        <w:rPr>
          <w:rFonts w:ascii="Arial" w:hAnsi="Arial" w:cs="Arial"/>
          <w:sz w:val="20"/>
          <w:szCs w:val="20"/>
        </w:rPr>
        <w:t xml:space="preserve">»NOVOGRADNJA VRTCA </w:t>
      </w:r>
      <w:r w:rsidR="007D3C0E" w:rsidRPr="007C286C">
        <w:rPr>
          <w:rFonts w:ascii="Arial" w:hAnsi="Arial" w:cs="Arial"/>
          <w:sz w:val="20"/>
          <w:szCs w:val="20"/>
        </w:rPr>
        <w:t>KRKINE LUČKE V VAVTI</w:t>
      </w:r>
      <w:r w:rsidR="006C327D" w:rsidRPr="007C286C">
        <w:rPr>
          <w:rFonts w:ascii="Arial" w:hAnsi="Arial" w:cs="Arial"/>
          <w:sz w:val="20"/>
          <w:szCs w:val="20"/>
        </w:rPr>
        <w:t xml:space="preserve"> VAS</w:t>
      </w:r>
      <w:r w:rsidR="007D3C0E" w:rsidRPr="007C286C">
        <w:rPr>
          <w:rFonts w:ascii="Arial" w:hAnsi="Arial" w:cs="Arial"/>
          <w:sz w:val="20"/>
          <w:szCs w:val="20"/>
        </w:rPr>
        <w:t>I</w:t>
      </w:r>
      <w:r w:rsidR="006C327D" w:rsidRPr="007C286C">
        <w:rPr>
          <w:rFonts w:ascii="Arial" w:hAnsi="Arial" w:cs="Arial"/>
          <w:sz w:val="20"/>
          <w:szCs w:val="20"/>
        </w:rPr>
        <w:t>«</w:t>
      </w:r>
    </w:p>
    <w:p w14:paraId="40ADC3F0" w14:textId="77777777" w:rsidR="006C327D" w:rsidRPr="009F20AA" w:rsidRDefault="006C327D" w:rsidP="006C327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3992B060" w14:textId="206EAD1F" w:rsidR="00104EA1" w:rsidRDefault="007C286C" w:rsidP="006C327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ZNESEK IN VALUTA: </w:t>
      </w:r>
      <w:r w:rsidRPr="000B3927">
        <w:rPr>
          <w:rFonts w:ascii="Arial" w:hAnsi="Arial" w:cs="Arial"/>
          <w:sz w:val="20"/>
          <w:szCs w:val="20"/>
          <w:lang w:eastAsia="en-US"/>
        </w:rPr>
        <w:t>100.000,00 EUR</w:t>
      </w:r>
    </w:p>
    <w:p w14:paraId="50F4546E" w14:textId="77777777" w:rsidR="007C286C" w:rsidRDefault="007C286C" w:rsidP="006C327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857D574" w14:textId="5B5D602E" w:rsidR="007C286C" w:rsidRDefault="007C286C" w:rsidP="006C327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7C286C">
        <w:rPr>
          <w:rFonts w:ascii="Arial" w:hAnsi="Arial" w:cs="Arial"/>
          <w:sz w:val="20"/>
          <w:szCs w:val="20"/>
          <w:lang w:eastAsia="en-US"/>
        </w:rPr>
        <w:t xml:space="preserve">LISTINE, KI JIH JE POLEG IZJAVE TREBA PRILOŽITI ZAHTEVI ZA PLAČILO IN SE IZRECNO ZAHTEVAJO V SPODNJEM BESEDILU:   </w:t>
      </w:r>
      <w:r>
        <w:rPr>
          <w:rFonts w:ascii="Arial" w:hAnsi="Arial" w:cs="Arial"/>
          <w:sz w:val="20"/>
          <w:szCs w:val="20"/>
          <w:lang w:eastAsia="en-US"/>
        </w:rPr>
        <w:t>______</w:t>
      </w:r>
      <w:r w:rsidR="000B3927">
        <w:rPr>
          <w:rFonts w:ascii="Arial" w:hAnsi="Arial" w:cs="Arial"/>
          <w:sz w:val="20"/>
          <w:szCs w:val="20"/>
          <w:lang w:eastAsia="en-US"/>
        </w:rPr>
        <w:t>___________________________________________________________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</w:t>
      </w:r>
      <w:r w:rsidRPr="007C286C">
        <w:rPr>
          <w:rFonts w:ascii="Arial" w:hAnsi="Arial" w:cs="Arial"/>
          <w:sz w:val="20"/>
          <w:szCs w:val="20"/>
          <w:lang w:eastAsia="en-US"/>
        </w:rPr>
        <w:t xml:space="preserve">    </w:t>
      </w:r>
    </w:p>
    <w:p w14:paraId="5605CA8D" w14:textId="77777777" w:rsidR="007C286C" w:rsidRPr="007C286C" w:rsidRDefault="007C286C" w:rsidP="007C286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86EAE61" w14:textId="3738768A" w:rsidR="007C286C" w:rsidRDefault="007C286C" w:rsidP="007C286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7C286C">
        <w:rPr>
          <w:rFonts w:ascii="Arial" w:hAnsi="Arial" w:cs="Arial"/>
          <w:sz w:val="20"/>
          <w:szCs w:val="20"/>
          <w:lang w:eastAsia="en-US"/>
        </w:rPr>
        <w:t>JEZIK V ZAHTEVANIH LISTINAH: slovenski</w:t>
      </w:r>
    </w:p>
    <w:p w14:paraId="0C285484" w14:textId="77777777" w:rsidR="007C286C" w:rsidRDefault="007C286C" w:rsidP="006C327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C6B8A35" w14:textId="0EEAA8E0" w:rsidR="006C327D" w:rsidRDefault="007C286C" w:rsidP="006C327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7C286C">
        <w:rPr>
          <w:rFonts w:ascii="Arial" w:hAnsi="Arial" w:cs="Arial"/>
          <w:sz w:val="20"/>
          <w:szCs w:val="20"/>
          <w:lang w:eastAsia="en-US"/>
        </w:rPr>
        <w:t>OBLIKA PREDLOŽITVE: v papirni obliki s priporočeno pošto ali katerokoli obliko hitre pošte ali v elektronski obliki po SWIFT sistemu na naslov</w:t>
      </w:r>
      <w:r>
        <w:rPr>
          <w:rFonts w:ascii="Arial" w:hAnsi="Arial" w:cs="Arial"/>
          <w:sz w:val="20"/>
          <w:szCs w:val="20"/>
          <w:lang w:eastAsia="en-US"/>
        </w:rPr>
        <w:t xml:space="preserve"> __</w:t>
      </w:r>
      <w:r w:rsidR="000B3927">
        <w:rPr>
          <w:rFonts w:ascii="Arial" w:hAnsi="Arial" w:cs="Arial"/>
          <w:sz w:val="20"/>
          <w:szCs w:val="20"/>
          <w:lang w:eastAsia="en-US"/>
        </w:rPr>
        <w:t>__________________________________________________________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________</w:t>
      </w:r>
    </w:p>
    <w:p w14:paraId="2C4B3628" w14:textId="77777777" w:rsidR="007C286C" w:rsidRDefault="007C286C" w:rsidP="006C327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6BB9EAF" w14:textId="56297141" w:rsidR="000B3927" w:rsidRDefault="007C286C" w:rsidP="006C327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7C286C">
        <w:rPr>
          <w:rFonts w:ascii="Arial" w:hAnsi="Arial" w:cs="Arial"/>
          <w:sz w:val="20"/>
          <w:szCs w:val="20"/>
          <w:lang w:eastAsia="en-US"/>
        </w:rPr>
        <w:t>KRAJ PREDLOŽITVE:</w:t>
      </w:r>
      <w:r>
        <w:rPr>
          <w:rFonts w:ascii="Arial" w:hAnsi="Arial" w:cs="Arial"/>
          <w:sz w:val="20"/>
          <w:szCs w:val="20"/>
          <w:lang w:eastAsia="en-US"/>
        </w:rPr>
        <w:t xml:space="preserve"> ___</w:t>
      </w:r>
      <w:r w:rsidR="000B3927">
        <w:rPr>
          <w:rFonts w:ascii="Arial" w:hAnsi="Arial" w:cs="Arial"/>
          <w:sz w:val="20"/>
          <w:szCs w:val="20"/>
          <w:lang w:eastAsia="en-US"/>
        </w:rPr>
        <w:t>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______</w:t>
      </w:r>
      <w:r w:rsidR="00811292">
        <w:rPr>
          <w:rFonts w:ascii="Arial" w:hAnsi="Arial" w:cs="Arial"/>
          <w:sz w:val="20"/>
          <w:szCs w:val="20"/>
          <w:lang w:eastAsia="en-US"/>
        </w:rPr>
        <w:t>_____________</w:t>
      </w:r>
      <w:r>
        <w:rPr>
          <w:rFonts w:ascii="Arial" w:hAnsi="Arial" w:cs="Arial"/>
          <w:sz w:val="20"/>
          <w:szCs w:val="20"/>
          <w:lang w:eastAsia="en-US"/>
        </w:rPr>
        <w:t>__</w:t>
      </w:r>
      <w:r w:rsidR="00161809">
        <w:rPr>
          <w:rFonts w:ascii="Arial" w:hAnsi="Arial" w:cs="Arial"/>
          <w:sz w:val="20"/>
          <w:szCs w:val="20"/>
          <w:lang w:eastAsia="en-US"/>
        </w:rPr>
        <w:t xml:space="preserve">     </w:t>
      </w:r>
    </w:p>
    <w:p w14:paraId="47E72E08" w14:textId="46C38746" w:rsidR="007C286C" w:rsidRDefault="007C286C" w:rsidP="006C327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7C286C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</w:p>
    <w:p w14:paraId="3A5C2A40" w14:textId="77777777" w:rsidR="007C286C" w:rsidRDefault="007C286C" w:rsidP="006C327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CCDB9C1" w14:textId="4F6ACBF6" w:rsidR="007C286C" w:rsidRDefault="007C286C" w:rsidP="006C327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7C286C">
        <w:rPr>
          <w:rFonts w:ascii="Arial" w:hAnsi="Arial" w:cs="Arial"/>
          <w:sz w:val="20"/>
          <w:szCs w:val="20"/>
          <w:lang w:eastAsia="en-US"/>
        </w:rPr>
        <w:t>DATUM VELJAVNOSTI:</w:t>
      </w:r>
      <w:r>
        <w:rPr>
          <w:rFonts w:ascii="Arial" w:hAnsi="Arial" w:cs="Arial"/>
          <w:sz w:val="20"/>
          <w:szCs w:val="20"/>
          <w:lang w:eastAsia="en-US"/>
        </w:rPr>
        <w:t xml:space="preserve"> _____________  (120 dni od datuma oddaje ponudbe)</w:t>
      </w:r>
    </w:p>
    <w:p w14:paraId="4F1F692B" w14:textId="77777777" w:rsidR="007C286C" w:rsidRPr="009F20AA" w:rsidRDefault="007C286C" w:rsidP="006C327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32BD7C8" w14:textId="19673E9E" w:rsidR="00811292" w:rsidRPr="00811292" w:rsidRDefault="00811292" w:rsidP="0081129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11292">
        <w:rPr>
          <w:rFonts w:ascii="Arial" w:hAnsi="Arial" w:cs="Arial"/>
          <w:sz w:val="20"/>
          <w:szCs w:val="20"/>
          <w:lang w:eastAsia="en-US"/>
        </w:rPr>
        <w:t>podpisnika,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402179A" w14:textId="77777777" w:rsidR="00811292" w:rsidRPr="00811292" w:rsidRDefault="00811292" w:rsidP="0081129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F506A35" w14:textId="77777777" w:rsidR="00811292" w:rsidRPr="00811292" w:rsidRDefault="00811292" w:rsidP="0081129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 xml:space="preserve">Zavarovanje se lahko unovči iz naslednjih razlogov, ki morajo biti navedeni v izjavi upravičenca oziroma zahtevi za plačilo: </w:t>
      </w:r>
    </w:p>
    <w:p w14:paraId="1B071F17" w14:textId="77777777" w:rsidR="00811292" w:rsidRPr="00811292" w:rsidRDefault="00811292" w:rsidP="00811292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>1.</w:t>
      </w:r>
      <w:r w:rsidRPr="00811292">
        <w:rPr>
          <w:rFonts w:ascii="Arial" w:hAnsi="Arial" w:cs="Arial"/>
          <w:sz w:val="20"/>
          <w:szCs w:val="20"/>
          <w:lang w:eastAsia="en-US"/>
        </w:rPr>
        <w:tab/>
        <w:t>naročnik zavarovanja je umaknil ponudbo po poteku roka za prejem ponudb ali nedopustno spremenil ponudbo v času njene veljavnosti; ali</w:t>
      </w:r>
    </w:p>
    <w:p w14:paraId="7B4072CB" w14:textId="73BC10DC" w:rsidR="00811292" w:rsidRPr="00811292" w:rsidRDefault="00811292" w:rsidP="00811292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>2.</w:t>
      </w:r>
      <w:r w:rsidRPr="00811292">
        <w:rPr>
          <w:rFonts w:ascii="Arial" w:hAnsi="Arial" w:cs="Arial"/>
          <w:sz w:val="20"/>
          <w:szCs w:val="20"/>
          <w:lang w:eastAsia="en-US"/>
        </w:rPr>
        <w:tab/>
        <w:t>izbrani naročnik zavarovanja na poziv upra</w:t>
      </w:r>
      <w:r>
        <w:rPr>
          <w:rFonts w:ascii="Arial" w:hAnsi="Arial" w:cs="Arial"/>
          <w:sz w:val="20"/>
          <w:szCs w:val="20"/>
          <w:lang w:eastAsia="en-US"/>
        </w:rPr>
        <w:t>vičenca ni podpisal pogodbe.</w:t>
      </w:r>
    </w:p>
    <w:p w14:paraId="534C20A5" w14:textId="77777777" w:rsidR="00811292" w:rsidRPr="00811292" w:rsidRDefault="00811292" w:rsidP="0081129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A8D3AAD" w14:textId="77777777" w:rsidR="00811292" w:rsidRPr="00811292" w:rsidRDefault="00811292" w:rsidP="0081129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>Katerokoli zahtevo za plačilo po tem zavarovanju moramo prejeti na datum veljavnosti zavarovanja ali pred njim v zgoraj navedenem kraju predložitve.</w:t>
      </w:r>
    </w:p>
    <w:p w14:paraId="2972EAD9" w14:textId="77777777" w:rsidR="00811292" w:rsidRPr="00811292" w:rsidRDefault="00811292" w:rsidP="0081129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14:paraId="72CBD08D" w14:textId="168C5163" w:rsidR="00811292" w:rsidRPr="00811292" w:rsidRDefault="00811292" w:rsidP="0081129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 xml:space="preserve">Za to zavarovanje veljajo Enotna pravila za garancije na poziv (EPGP) revizija iz leta 2010, izdana pri MTZ pod št. 758.      </w:t>
      </w:r>
    </w:p>
    <w:p w14:paraId="3495FC0F" w14:textId="1467B290" w:rsidR="00161809" w:rsidRDefault="00161809" w:rsidP="00811292">
      <w:pPr>
        <w:widowControl w:val="0"/>
        <w:autoSpaceDE w:val="0"/>
        <w:autoSpaceDN w:val="0"/>
        <w:adjustRightInd w:val="0"/>
        <w:ind w:firstLine="6237"/>
        <w:jc w:val="center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>G</w:t>
      </w:r>
      <w:r w:rsidR="00811292" w:rsidRPr="00811292">
        <w:rPr>
          <w:rFonts w:ascii="Arial" w:hAnsi="Arial" w:cs="Arial"/>
          <w:sz w:val="20"/>
          <w:szCs w:val="20"/>
          <w:lang w:eastAsia="en-US"/>
        </w:rPr>
        <w:t>arant</w:t>
      </w:r>
    </w:p>
    <w:p w14:paraId="6EA0CEB2" w14:textId="1650C2AA" w:rsidR="00161809" w:rsidRDefault="00811292" w:rsidP="00811292">
      <w:pPr>
        <w:widowControl w:val="0"/>
        <w:autoSpaceDE w:val="0"/>
        <w:autoSpaceDN w:val="0"/>
        <w:adjustRightInd w:val="0"/>
        <w:ind w:firstLine="6237"/>
        <w:jc w:val="center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>(žig in podpis)</w:t>
      </w:r>
    </w:p>
    <w:p w14:paraId="3348B9D1" w14:textId="77777777" w:rsidR="00161809" w:rsidRDefault="00161809">
      <w:pPr>
        <w:spacing w:after="200" w:line="276" w:lineRule="auto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br w:type="page"/>
      </w:r>
    </w:p>
    <w:p w14:paraId="722C3643" w14:textId="1559AC14" w:rsidR="006F2ECD" w:rsidRDefault="006F2ECD" w:rsidP="006F2ECD">
      <w:pPr>
        <w:spacing w:line="276" w:lineRule="auto"/>
        <w:jc w:val="right"/>
        <w:rPr>
          <w:rFonts w:ascii="Arial" w:eastAsia="Calibri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  <w:lang w:eastAsia="en-US"/>
        </w:rPr>
      </w:pPr>
      <w:r>
        <w:rPr>
          <w:rFonts w:ascii="Arial" w:eastAsia="Calibri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  <w:lang w:eastAsia="en-US"/>
        </w:rPr>
        <w:lastRenderedPageBreak/>
        <w:t>OBR-4</w:t>
      </w:r>
      <w:r w:rsidR="006C327D">
        <w:rPr>
          <w:rFonts w:ascii="Arial" w:eastAsia="Calibri" w:hAnsi="Arial" w:cs="Arial"/>
          <w:b/>
          <w:bCs/>
          <w:color w:val="7F7F7F"/>
          <w:sz w:val="20"/>
          <w:szCs w:val="20"/>
          <w:bdr w:val="dotted" w:sz="6" w:space="0" w:color="595959"/>
          <w:shd w:val="clear" w:color="auto" w:fill="F3F3F3"/>
          <w:lang w:eastAsia="en-US"/>
        </w:rPr>
        <w:t>c</w:t>
      </w:r>
    </w:p>
    <w:p w14:paraId="419E29D0" w14:textId="7F2DBD4D" w:rsidR="006C327D" w:rsidRDefault="006F2ECD" w:rsidP="00DC1C9D">
      <w:pPr>
        <w:tabs>
          <w:tab w:val="left" w:pos="6255"/>
        </w:tabs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VZOREC ZAVAROVANJA</w:t>
      </w:r>
      <w:r w:rsidRPr="0011224F">
        <w:rPr>
          <w:rFonts w:ascii="Arial" w:hAnsi="Arial" w:cs="Arial"/>
          <w:b/>
          <w:bCs/>
          <w:sz w:val="20"/>
          <w:szCs w:val="20"/>
          <w:lang w:eastAsia="en-US"/>
        </w:rPr>
        <w:t xml:space="preserve"> ZA </w:t>
      </w:r>
      <w:r w:rsidR="006C327D">
        <w:rPr>
          <w:rFonts w:ascii="Arial" w:hAnsi="Arial" w:cs="Arial"/>
          <w:b/>
          <w:bCs/>
          <w:sz w:val="20"/>
          <w:szCs w:val="20"/>
          <w:lang w:eastAsia="en-US"/>
        </w:rPr>
        <w:t>ODPRAVO NAPAK V GARANCIJSKEM ROKU</w:t>
      </w:r>
    </w:p>
    <w:p w14:paraId="07404EDD" w14:textId="77777777" w:rsidR="006F2ECD" w:rsidRPr="009F20AA" w:rsidRDefault="006F2ECD" w:rsidP="006F2ECD">
      <w:pPr>
        <w:ind w:left="426" w:hanging="426"/>
        <w:jc w:val="center"/>
        <w:rPr>
          <w:rFonts w:ascii="Arial" w:hAnsi="Arial" w:cs="Arial"/>
          <w:bCs/>
          <w:sz w:val="20"/>
          <w:szCs w:val="20"/>
          <w:lang w:eastAsia="en-US"/>
        </w:rPr>
      </w:pPr>
    </w:p>
    <w:p w14:paraId="29D0D6B4" w14:textId="77777777" w:rsidR="00DC1C9D" w:rsidRPr="00811292" w:rsidRDefault="00DC1C9D" w:rsidP="00DC1C9D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>Za:</w:t>
      </w:r>
      <w:r>
        <w:rPr>
          <w:rFonts w:ascii="Arial" w:hAnsi="Arial" w:cs="Arial"/>
          <w:sz w:val="20"/>
          <w:szCs w:val="20"/>
          <w:lang w:eastAsia="en-US"/>
        </w:rPr>
        <w:tab/>
        <w:t>OBČINA STRAŽA, Ulica talcev 9, 8351 Straža</w:t>
      </w:r>
    </w:p>
    <w:p w14:paraId="4BC98158" w14:textId="77777777" w:rsidR="00DC1C9D" w:rsidRPr="00811292" w:rsidRDefault="00DC1C9D" w:rsidP="00DC1C9D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>Datum:</w:t>
      </w:r>
      <w:r>
        <w:rPr>
          <w:rFonts w:ascii="Arial" w:hAnsi="Arial" w:cs="Arial"/>
          <w:sz w:val="20"/>
          <w:szCs w:val="20"/>
          <w:lang w:eastAsia="en-US"/>
        </w:rPr>
        <w:tab/>
      </w:r>
      <w:r w:rsidRPr="00811292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____________</w:t>
      </w:r>
    </w:p>
    <w:p w14:paraId="0C73F187" w14:textId="77777777" w:rsidR="00DC1C9D" w:rsidRPr="00811292" w:rsidRDefault="00DC1C9D" w:rsidP="00DC1C9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7057260" w14:textId="77777777" w:rsidR="00DC1C9D" w:rsidRPr="00811292" w:rsidRDefault="00DC1C9D" w:rsidP="00DC1C9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 xml:space="preserve">VRSTA ZAVAROVANJA:   </w:t>
      </w:r>
      <w:r>
        <w:rPr>
          <w:rFonts w:ascii="Arial" w:hAnsi="Arial" w:cs="Arial"/>
          <w:sz w:val="20"/>
          <w:szCs w:val="20"/>
          <w:lang w:eastAsia="en-US"/>
        </w:rPr>
        <w:t>bančna garancija / kavcijsko zavarovanje</w:t>
      </w:r>
    </w:p>
    <w:p w14:paraId="0701BEC5" w14:textId="77777777" w:rsidR="00DC1C9D" w:rsidRPr="00811292" w:rsidRDefault="00DC1C9D" w:rsidP="00DC1C9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90042A3" w14:textId="77777777" w:rsidR="00DC1C9D" w:rsidRPr="00811292" w:rsidRDefault="00DC1C9D" w:rsidP="00DC1C9D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>ŠTEVILKA:</w:t>
      </w:r>
      <w:r>
        <w:rPr>
          <w:rFonts w:ascii="Arial" w:hAnsi="Arial" w:cs="Arial"/>
          <w:sz w:val="20"/>
          <w:szCs w:val="20"/>
          <w:lang w:eastAsia="en-US"/>
        </w:rPr>
        <w:tab/>
        <w:t>______________</w:t>
      </w:r>
    </w:p>
    <w:p w14:paraId="4A095476" w14:textId="77777777" w:rsidR="00DC1C9D" w:rsidRPr="00811292" w:rsidRDefault="00DC1C9D" w:rsidP="00DC1C9D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2FA0643" w14:textId="77777777" w:rsidR="00DC1C9D" w:rsidRPr="00811292" w:rsidRDefault="00DC1C9D" w:rsidP="00DC1C9D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GARANT:       __________________________________________________</w:t>
      </w:r>
    </w:p>
    <w:p w14:paraId="2CCF188D" w14:textId="77777777" w:rsidR="00DC1C9D" w:rsidRPr="00811292" w:rsidRDefault="00DC1C9D" w:rsidP="00DC1C9D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FED9564" w14:textId="77777777" w:rsidR="00DC1C9D" w:rsidRPr="00811292" w:rsidRDefault="00DC1C9D" w:rsidP="00DC1C9D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 xml:space="preserve">NAROČNIK:   </w:t>
      </w:r>
      <w:r>
        <w:rPr>
          <w:rFonts w:ascii="Arial" w:hAnsi="Arial" w:cs="Arial"/>
          <w:sz w:val="20"/>
          <w:szCs w:val="20"/>
          <w:lang w:eastAsia="en-US"/>
        </w:rPr>
        <w:t>__________________________________________________</w:t>
      </w:r>
    </w:p>
    <w:p w14:paraId="7888F1B2" w14:textId="77777777" w:rsidR="00DC1C9D" w:rsidRPr="00811292" w:rsidRDefault="00DC1C9D" w:rsidP="00DC1C9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8AD27BC" w14:textId="77777777" w:rsidR="00DC1C9D" w:rsidRPr="009F20AA" w:rsidRDefault="00DC1C9D" w:rsidP="00DC1C9D">
      <w:pPr>
        <w:widowControl w:val="0"/>
        <w:tabs>
          <w:tab w:val="left" w:pos="170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>UPRAVIČENEC:</w:t>
      </w:r>
      <w:r>
        <w:rPr>
          <w:rFonts w:ascii="Arial" w:hAnsi="Arial" w:cs="Arial"/>
          <w:sz w:val="20"/>
          <w:szCs w:val="20"/>
          <w:lang w:eastAsia="en-US"/>
        </w:rPr>
        <w:tab/>
        <w:t>OBČINA STRAŽA, Ulica talcev 9, 8351 Straža</w:t>
      </w:r>
    </w:p>
    <w:p w14:paraId="6454C5FF" w14:textId="77777777" w:rsidR="00DC1C9D" w:rsidRPr="00CB7EE2" w:rsidRDefault="00DC1C9D" w:rsidP="00DC1C9D">
      <w:pPr>
        <w:keepNext/>
        <w:jc w:val="both"/>
        <w:rPr>
          <w:rFonts w:ascii="Arial" w:hAnsi="Arial" w:cs="Arial"/>
          <w:sz w:val="20"/>
          <w:szCs w:val="20"/>
        </w:rPr>
      </w:pPr>
    </w:p>
    <w:p w14:paraId="08458436" w14:textId="77777777" w:rsidR="00DC1C9D" w:rsidRDefault="00DC1C9D" w:rsidP="00DC1C9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C1C9D">
        <w:rPr>
          <w:rFonts w:ascii="Arial" w:hAnsi="Arial" w:cs="Arial"/>
          <w:sz w:val="20"/>
          <w:szCs w:val="20"/>
        </w:rPr>
        <w:t>OSNOVNI POSEL:</w:t>
      </w:r>
      <w:r w:rsidRPr="00CB7EE2">
        <w:rPr>
          <w:rFonts w:ascii="Arial" w:hAnsi="Arial" w:cs="Arial"/>
          <w:b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obveznost naročnika zavarovanja za odpravo napak v garancijskem roku, ki izhaja iz</w:t>
      </w:r>
      <w:r w:rsidRPr="00CB7EE2">
        <w:rPr>
          <w:rFonts w:ascii="Arial" w:hAnsi="Arial" w:cs="Arial"/>
          <w:b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pogodbe št. </w:t>
      </w:r>
      <w:r>
        <w:rPr>
          <w:rFonts w:ascii="Arial" w:hAnsi="Arial" w:cs="Arial"/>
          <w:sz w:val="20"/>
          <w:szCs w:val="20"/>
        </w:rPr>
        <w:t>_______________</w:t>
      </w:r>
      <w:r w:rsidRPr="00CB7EE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z </w:t>
      </w:r>
      <w:r w:rsidRPr="00CB7EE2">
        <w:rPr>
          <w:rFonts w:ascii="Arial" w:hAnsi="Arial" w:cs="Arial"/>
          <w:sz w:val="20"/>
          <w:szCs w:val="20"/>
        </w:rPr>
        <w:t xml:space="preserve">dne </w:t>
      </w:r>
      <w:r>
        <w:rPr>
          <w:rFonts w:ascii="Arial" w:hAnsi="Arial" w:cs="Arial"/>
          <w:sz w:val="20"/>
          <w:szCs w:val="20"/>
        </w:rPr>
        <w:t xml:space="preserve">__________ </w:t>
      </w:r>
      <w:r w:rsidRPr="00CB7EE2">
        <w:rPr>
          <w:rFonts w:ascii="Arial" w:hAnsi="Arial" w:cs="Arial"/>
          <w:sz w:val="20"/>
          <w:szCs w:val="20"/>
        </w:rPr>
        <w:t>za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Pr="007C286C">
        <w:rPr>
          <w:rFonts w:ascii="Arial" w:hAnsi="Arial" w:cs="Arial"/>
          <w:sz w:val="20"/>
          <w:szCs w:val="20"/>
        </w:rPr>
        <w:t>»NOVOGRADNJA VRTCA KRKINE LUČKE V VAVTI VASI«</w:t>
      </w:r>
    </w:p>
    <w:p w14:paraId="6DEDCA2E" w14:textId="77777777" w:rsidR="00DC1C9D" w:rsidRPr="007C286C" w:rsidRDefault="00DC1C9D" w:rsidP="00DC1C9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30BEC37" w14:textId="365BADFE" w:rsidR="00DC1C9D" w:rsidRPr="00DC1C9D" w:rsidRDefault="00DC1C9D" w:rsidP="00DC1C9D">
      <w:pPr>
        <w:keepNext/>
        <w:jc w:val="both"/>
        <w:rPr>
          <w:rFonts w:ascii="Arial" w:hAnsi="Arial" w:cs="Arial"/>
          <w:sz w:val="20"/>
          <w:szCs w:val="20"/>
        </w:rPr>
      </w:pPr>
      <w:r w:rsidRPr="00DC1C9D">
        <w:rPr>
          <w:rFonts w:ascii="Arial" w:hAnsi="Arial" w:cs="Arial"/>
          <w:sz w:val="20"/>
          <w:szCs w:val="20"/>
        </w:rPr>
        <w:t xml:space="preserve">ZNESEK  IN VALUTA: ________________ EUR </w:t>
      </w:r>
      <w:r w:rsidRPr="00DC1C9D">
        <w:rPr>
          <w:rFonts w:ascii="Arial" w:hAnsi="Arial" w:cs="Arial"/>
          <w:i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v višini 5% vrednosti izvedenih del z DDV</w:t>
      </w:r>
      <w:r w:rsidRPr="00DC1C9D">
        <w:rPr>
          <w:rFonts w:ascii="Arial" w:hAnsi="Arial" w:cs="Arial"/>
          <w:i/>
          <w:sz w:val="20"/>
          <w:szCs w:val="20"/>
        </w:rPr>
        <w:t>)</w:t>
      </w:r>
    </w:p>
    <w:p w14:paraId="4B71AB0F" w14:textId="77777777" w:rsidR="00DC1C9D" w:rsidRPr="00DC1C9D" w:rsidRDefault="00DC1C9D" w:rsidP="00DC1C9D">
      <w:pPr>
        <w:keepNext/>
        <w:jc w:val="both"/>
        <w:rPr>
          <w:rFonts w:ascii="Arial" w:hAnsi="Arial" w:cs="Arial"/>
          <w:sz w:val="20"/>
          <w:szCs w:val="20"/>
        </w:rPr>
      </w:pPr>
    </w:p>
    <w:p w14:paraId="62BC3750" w14:textId="4EB05DC7" w:rsidR="00DC1C9D" w:rsidRPr="00DC1C9D" w:rsidRDefault="00DC1C9D" w:rsidP="00DC1C9D">
      <w:pPr>
        <w:keepNext/>
        <w:jc w:val="both"/>
        <w:rPr>
          <w:rFonts w:ascii="Arial" w:hAnsi="Arial" w:cs="Arial"/>
          <w:sz w:val="20"/>
          <w:szCs w:val="20"/>
        </w:rPr>
      </w:pPr>
      <w:r w:rsidRPr="00DC1C9D">
        <w:rPr>
          <w:rFonts w:ascii="Arial" w:hAnsi="Arial" w:cs="Arial"/>
          <w:sz w:val="20"/>
          <w:szCs w:val="20"/>
        </w:rPr>
        <w:t>LISTINE, KI JIH JE POLEG IZJAVE TREBA PRILOŽITI ZAHTEVI ZA PLAČILO IN SE IZRECNO ZAHTEVAJO V SPODNJEM BESEDILU: ___</w:t>
      </w:r>
      <w:r w:rsidR="000B3927">
        <w:rPr>
          <w:rFonts w:ascii="Arial" w:hAnsi="Arial" w:cs="Arial"/>
          <w:sz w:val="20"/>
          <w:szCs w:val="20"/>
        </w:rPr>
        <w:t>________________________________________________________</w:t>
      </w:r>
      <w:r w:rsidRPr="00DC1C9D">
        <w:rPr>
          <w:rFonts w:ascii="Arial" w:hAnsi="Arial" w:cs="Arial"/>
          <w:sz w:val="20"/>
          <w:szCs w:val="20"/>
        </w:rPr>
        <w:t xml:space="preserve">__________ </w:t>
      </w:r>
    </w:p>
    <w:p w14:paraId="69A2E23C" w14:textId="77777777" w:rsidR="00DC1C9D" w:rsidRPr="00DC1C9D" w:rsidRDefault="00DC1C9D" w:rsidP="00DC1C9D">
      <w:pPr>
        <w:keepNext/>
        <w:jc w:val="both"/>
        <w:rPr>
          <w:rFonts w:ascii="Arial" w:hAnsi="Arial" w:cs="Arial"/>
          <w:sz w:val="20"/>
          <w:szCs w:val="20"/>
        </w:rPr>
      </w:pPr>
    </w:p>
    <w:p w14:paraId="28CE0066" w14:textId="77777777" w:rsidR="00DC1C9D" w:rsidRPr="00DC1C9D" w:rsidRDefault="00DC1C9D" w:rsidP="00DC1C9D">
      <w:pPr>
        <w:keepNext/>
        <w:jc w:val="both"/>
        <w:rPr>
          <w:rFonts w:ascii="Arial" w:hAnsi="Arial" w:cs="Arial"/>
          <w:sz w:val="20"/>
          <w:szCs w:val="20"/>
        </w:rPr>
      </w:pPr>
      <w:r w:rsidRPr="00DC1C9D">
        <w:rPr>
          <w:rFonts w:ascii="Arial" w:hAnsi="Arial" w:cs="Arial"/>
          <w:sz w:val="20"/>
          <w:szCs w:val="20"/>
        </w:rPr>
        <w:t>JEZIK V ZAHTEVANIH LISTINAH: slovenski</w:t>
      </w:r>
    </w:p>
    <w:p w14:paraId="01F2126A" w14:textId="77777777" w:rsidR="00DC1C9D" w:rsidRPr="00CB7EE2" w:rsidRDefault="00DC1C9D" w:rsidP="00DC1C9D">
      <w:pPr>
        <w:keepNext/>
        <w:jc w:val="both"/>
        <w:rPr>
          <w:rFonts w:ascii="Arial" w:hAnsi="Arial" w:cs="Arial"/>
          <w:sz w:val="20"/>
          <w:szCs w:val="20"/>
        </w:rPr>
      </w:pPr>
    </w:p>
    <w:p w14:paraId="7A128F66" w14:textId="5F0A71D5" w:rsidR="00DC1C9D" w:rsidRDefault="00DC1C9D" w:rsidP="00DC1C9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7C286C">
        <w:rPr>
          <w:rFonts w:ascii="Arial" w:hAnsi="Arial" w:cs="Arial"/>
          <w:sz w:val="20"/>
          <w:szCs w:val="20"/>
          <w:lang w:eastAsia="en-US"/>
        </w:rPr>
        <w:t>OBLIKA PREDLOŽITVE: v papirni obliki s priporočeno pošto ali katerokoli obliko hitre pošte ali v elektronski obliki po SWIFT sistemu na naslov</w:t>
      </w:r>
      <w:r>
        <w:rPr>
          <w:rFonts w:ascii="Arial" w:hAnsi="Arial" w:cs="Arial"/>
          <w:sz w:val="20"/>
          <w:szCs w:val="20"/>
          <w:lang w:eastAsia="en-US"/>
        </w:rPr>
        <w:t xml:space="preserve"> ____</w:t>
      </w:r>
      <w:r w:rsidR="000B3927">
        <w:rPr>
          <w:rFonts w:ascii="Arial" w:hAnsi="Arial" w:cs="Arial"/>
          <w:sz w:val="20"/>
          <w:szCs w:val="20"/>
          <w:lang w:eastAsia="en-US"/>
        </w:rPr>
        <w:t>________________________________________________________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______</w:t>
      </w:r>
    </w:p>
    <w:p w14:paraId="5E0D03BB" w14:textId="77777777" w:rsidR="00DC1C9D" w:rsidRPr="00CB7EE2" w:rsidRDefault="00DC1C9D" w:rsidP="00DC1C9D">
      <w:pPr>
        <w:keepNext/>
        <w:jc w:val="both"/>
        <w:rPr>
          <w:rFonts w:ascii="Arial" w:hAnsi="Arial" w:cs="Arial"/>
          <w:sz w:val="20"/>
          <w:szCs w:val="20"/>
        </w:rPr>
      </w:pPr>
    </w:p>
    <w:p w14:paraId="2EBDF0B7" w14:textId="6ECC4C57" w:rsidR="000B3927" w:rsidRDefault="00DC1C9D" w:rsidP="00DC1C9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7C286C">
        <w:rPr>
          <w:rFonts w:ascii="Arial" w:hAnsi="Arial" w:cs="Arial"/>
          <w:sz w:val="20"/>
          <w:szCs w:val="20"/>
          <w:lang w:eastAsia="en-US"/>
        </w:rPr>
        <w:t>KRAJ PREDLOŽITVE:</w:t>
      </w:r>
      <w:r>
        <w:rPr>
          <w:rFonts w:ascii="Arial" w:hAnsi="Arial" w:cs="Arial"/>
          <w:sz w:val="20"/>
          <w:szCs w:val="20"/>
          <w:lang w:eastAsia="en-US"/>
        </w:rPr>
        <w:t xml:space="preserve"> ___</w:t>
      </w:r>
      <w:r w:rsidR="000B3927">
        <w:rPr>
          <w:rFonts w:ascii="Arial" w:hAnsi="Arial" w:cs="Arial"/>
          <w:sz w:val="20"/>
          <w:szCs w:val="20"/>
          <w:lang w:eastAsia="en-US"/>
        </w:rPr>
        <w:t>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 xml:space="preserve">_____________________     </w:t>
      </w:r>
    </w:p>
    <w:p w14:paraId="60B52BA0" w14:textId="47C86B61" w:rsidR="00DC1C9D" w:rsidRDefault="00DC1C9D" w:rsidP="00DC1C9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7C286C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</w:p>
    <w:p w14:paraId="5F5BEC06" w14:textId="77777777" w:rsidR="00DC1C9D" w:rsidRPr="00CB7EE2" w:rsidRDefault="00DC1C9D" w:rsidP="00DC1C9D">
      <w:pPr>
        <w:keepNext/>
        <w:jc w:val="both"/>
        <w:rPr>
          <w:rFonts w:ascii="Arial" w:hAnsi="Arial" w:cs="Arial"/>
          <w:sz w:val="20"/>
          <w:szCs w:val="20"/>
        </w:rPr>
      </w:pPr>
    </w:p>
    <w:p w14:paraId="647A8CE0" w14:textId="6C7F2970" w:rsidR="00DC1C9D" w:rsidRPr="00CB7EE2" w:rsidRDefault="00DC1C9D" w:rsidP="00DC1C9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C286C">
        <w:rPr>
          <w:rFonts w:ascii="Arial" w:hAnsi="Arial" w:cs="Arial"/>
          <w:sz w:val="20"/>
          <w:szCs w:val="20"/>
          <w:lang w:eastAsia="en-US"/>
        </w:rPr>
        <w:t>DATUM VELJAVNOSTI:</w:t>
      </w:r>
      <w:r>
        <w:rPr>
          <w:rFonts w:ascii="Arial" w:hAnsi="Arial" w:cs="Arial"/>
          <w:sz w:val="20"/>
          <w:szCs w:val="20"/>
          <w:lang w:eastAsia="en-US"/>
        </w:rPr>
        <w:t xml:space="preserve"> _____________  (3 leta in 30 dni od datuma primopredaje</w:t>
      </w:r>
      <w:r w:rsidR="003D0625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objekta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4C7B6064" w14:textId="77777777" w:rsidR="00DC1C9D" w:rsidRPr="00CB7EE2" w:rsidRDefault="00DC1C9D" w:rsidP="00DC1C9D">
      <w:pPr>
        <w:keepNext/>
        <w:jc w:val="both"/>
        <w:rPr>
          <w:rFonts w:ascii="Arial" w:hAnsi="Arial" w:cs="Arial"/>
          <w:sz w:val="20"/>
          <w:szCs w:val="20"/>
        </w:rPr>
      </w:pPr>
    </w:p>
    <w:p w14:paraId="342DAF33" w14:textId="2E999939" w:rsidR="00DC1C9D" w:rsidRPr="003D0625" w:rsidRDefault="00DC1C9D" w:rsidP="00DC1C9D">
      <w:pPr>
        <w:keepNext/>
        <w:jc w:val="both"/>
        <w:rPr>
          <w:rFonts w:ascii="Arial" w:hAnsi="Arial" w:cs="Arial"/>
          <w:sz w:val="20"/>
          <w:szCs w:val="20"/>
        </w:rPr>
      </w:pPr>
      <w:r w:rsidRPr="003D0625">
        <w:rPr>
          <w:rFonts w:ascii="Arial" w:hAnsi="Arial" w:cs="Arial"/>
          <w:sz w:val="20"/>
          <w:szCs w:val="20"/>
        </w:rPr>
        <w:t xml:space="preserve">STRANKA, KI JE DOLŽNA PLAČATI STROŠKE: </w:t>
      </w:r>
      <w:r w:rsidR="003D0625" w:rsidRPr="003D0625">
        <w:rPr>
          <w:rFonts w:ascii="Arial" w:hAnsi="Arial" w:cs="Arial"/>
          <w:sz w:val="20"/>
          <w:szCs w:val="20"/>
        </w:rPr>
        <w:t>____________</w:t>
      </w:r>
      <w:r w:rsidR="000B3927">
        <w:rPr>
          <w:rFonts w:ascii="Arial" w:hAnsi="Arial" w:cs="Arial"/>
          <w:sz w:val="20"/>
          <w:szCs w:val="20"/>
        </w:rPr>
        <w:t>_______________</w:t>
      </w:r>
      <w:bookmarkStart w:id="3" w:name="_GoBack"/>
      <w:bookmarkEnd w:id="3"/>
      <w:r w:rsidR="003D0625" w:rsidRPr="003D0625">
        <w:rPr>
          <w:rFonts w:ascii="Arial" w:hAnsi="Arial" w:cs="Arial"/>
          <w:sz w:val="20"/>
          <w:szCs w:val="20"/>
        </w:rPr>
        <w:t>_______________________</w:t>
      </w:r>
    </w:p>
    <w:p w14:paraId="57A70D52" w14:textId="77777777" w:rsidR="00DC1C9D" w:rsidRPr="00CB7EE2" w:rsidRDefault="00DC1C9D" w:rsidP="00DC1C9D">
      <w:pPr>
        <w:keepNext/>
        <w:jc w:val="both"/>
        <w:rPr>
          <w:rFonts w:ascii="Arial" w:hAnsi="Arial" w:cs="Arial"/>
          <w:sz w:val="20"/>
          <w:szCs w:val="20"/>
        </w:rPr>
      </w:pPr>
    </w:p>
    <w:p w14:paraId="3EB6DBCE" w14:textId="2D7EBB00" w:rsidR="00DC1C9D" w:rsidRPr="00CB7EE2" w:rsidRDefault="00DC1C9D" w:rsidP="00DC1C9D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081B3F96" w14:textId="77777777" w:rsidR="00DC1C9D" w:rsidRPr="00CB7EE2" w:rsidRDefault="00DC1C9D" w:rsidP="00DC1C9D">
      <w:pPr>
        <w:jc w:val="both"/>
        <w:rPr>
          <w:rFonts w:ascii="Arial" w:hAnsi="Arial" w:cs="Arial"/>
          <w:sz w:val="20"/>
          <w:szCs w:val="20"/>
        </w:rPr>
      </w:pPr>
    </w:p>
    <w:p w14:paraId="1863177D" w14:textId="77777777" w:rsidR="00DC1C9D" w:rsidRPr="00CB7EE2" w:rsidRDefault="00DC1C9D" w:rsidP="00DC1C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C88E084" w14:textId="77777777" w:rsidR="00DC1C9D" w:rsidRPr="00CB7EE2" w:rsidRDefault="00DC1C9D" w:rsidP="00DC1C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19F415" w14:textId="77777777" w:rsidR="00DC1C9D" w:rsidRPr="00CB7EE2" w:rsidRDefault="00DC1C9D" w:rsidP="00DC1C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70B59215" w14:textId="77777777" w:rsidR="00DC1C9D" w:rsidRPr="00CB7EE2" w:rsidRDefault="00DC1C9D" w:rsidP="00DC1C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0B22246" w14:textId="77777777" w:rsidR="00DC1C9D" w:rsidRPr="00CB7EE2" w:rsidRDefault="00DC1C9D" w:rsidP="00DC1C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0618C6C0" w14:textId="77777777" w:rsidR="003D0625" w:rsidRDefault="003D0625" w:rsidP="003D0625">
      <w:pPr>
        <w:widowControl w:val="0"/>
        <w:autoSpaceDE w:val="0"/>
        <w:autoSpaceDN w:val="0"/>
        <w:adjustRightInd w:val="0"/>
        <w:ind w:firstLine="6379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7D3909D" w14:textId="7B4D777D" w:rsidR="003D0625" w:rsidRDefault="003D0625" w:rsidP="003D0625">
      <w:pPr>
        <w:widowControl w:val="0"/>
        <w:autoSpaceDE w:val="0"/>
        <w:autoSpaceDN w:val="0"/>
        <w:adjustRightInd w:val="0"/>
        <w:ind w:firstLine="6379"/>
        <w:jc w:val="center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>Garant</w:t>
      </w:r>
    </w:p>
    <w:p w14:paraId="5A5F8D5B" w14:textId="77777777" w:rsidR="003D0625" w:rsidRDefault="003D0625" w:rsidP="003D0625">
      <w:pPr>
        <w:widowControl w:val="0"/>
        <w:autoSpaceDE w:val="0"/>
        <w:autoSpaceDN w:val="0"/>
        <w:adjustRightInd w:val="0"/>
        <w:ind w:firstLine="6379"/>
        <w:jc w:val="center"/>
        <w:rPr>
          <w:rFonts w:ascii="Arial" w:hAnsi="Arial" w:cs="Arial"/>
          <w:sz w:val="20"/>
          <w:szCs w:val="20"/>
          <w:lang w:eastAsia="en-US"/>
        </w:rPr>
      </w:pPr>
      <w:r w:rsidRPr="00811292">
        <w:rPr>
          <w:rFonts w:ascii="Arial" w:hAnsi="Arial" w:cs="Arial"/>
          <w:sz w:val="20"/>
          <w:szCs w:val="20"/>
          <w:lang w:eastAsia="en-US"/>
        </w:rPr>
        <w:t>(žig in podpis)</w:t>
      </w:r>
    </w:p>
    <w:p w14:paraId="7093D597" w14:textId="592F54C3" w:rsidR="0086054F" w:rsidRDefault="0086054F" w:rsidP="003D06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</w:p>
    <w:sectPr w:rsidR="0086054F" w:rsidSect="0049239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287" w:right="709" w:bottom="1134" w:left="1077" w:header="709" w:footer="323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DCE5BF" w14:textId="77777777" w:rsidR="00A20472" w:rsidRDefault="00A20472" w:rsidP="00A94CE7">
      <w:r>
        <w:separator/>
      </w:r>
    </w:p>
  </w:endnote>
  <w:endnote w:type="continuationSeparator" w:id="0">
    <w:p w14:paraId="3A028E42" w14:textId="77777777" w:rsidR="00A20472" w:rsidRDefault="00A20472" w:rsidP="00A9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3591448"/>
      <w:docPartObj>
        <w:docPartGallery w:val="Page Numbers (Bottom of Page)"/>
        <w:docPartUnique/>
      </w:docPartObj>
    </w:sdtPr>
    <w:sdtEndPr/>
    <w:sdtContent>
      <w:p w14:paraId="4772787A" w14:textId="77777777" w:rsidR="007126E3" w:rsidRDefault="007126E3">
        <w:pPr>
          <w:pStyle w:val="Noga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47727884" wp14:editId="47727885">
                  <wp:extent cx="5467350" cy="45085"/>
                  <wp:effectExtent l="0" t="9525" r="0" b="2540"/>
                  <wp:docPr id="15" name="Odločitev 15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type w14:anchorId="193038E3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Odločitev 15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4772787B" w14:textId="77777777" w:rsidR="007126E3" w:rsidRDefault="007126E3">
        <w:pPr>
          <w:pStyle w:val="Noga"/>
          <w:jc w:val="center"/>
        </w:pPr>
        <w:r w:rsidRPr="00B229F4">
          <w:rPr>
            <w:rFonts w:ascii="Arial" w:hAnsi="Arial"/>
            <w:sz w:val="16"/>
          </w:rPr>
          <w:fldChar w:fldCharType="begin"/>
        </w:r>
        <w:r w:rsidRPr="00B229F4">
          <w:rPr>
            <w:rFonts w:ascii="Arial" w:hAnsi="Arial"/>
            <w:sz w:val="16"/>
          </w:rPr>
          <w:instrText>PAGE    \* MERGEFORMAT</w:instrText>
        </w:r>
        <w:r w:rsidRPr="00B229F4">
          <w:rPr>
            <w:rFonts w:ascii="Arial" w:hAnsi="Arial"/>
            <w:sz w:val="16"/>
          </w:rPr>
          <w:fldChar w:fldCharType="separate"/>
        </w:r>
        <w:r w:rsidR="00AC20B2">
          <w:rPr>
            <w:rFonts w:ascii="Arial" w:hAnsi="Arial"/>
            <w:noProof/>
            <w:sz w:val="16"/>
          </w:rPr>
          <w:t>27</w:t>
        </w:r>
        <w:r w:rsidRPr="00B229F4">
          <w:rPr>
            <w:rFonts w:ascii="Arial" w:hAnsi="Arial"/>
            <w:sz w:val="16"/>
          </w:rPr>
          <w:fldChar w:fldCharType="end"/>
        </w:r>
      </w:p>
    </w:sdtContent>
  </w:sdt>
  <w:p w14:paraId="4772787C" w14:textId="77777777" w:rsidR="007126E3" w:rsidRDefault="007126E3" w:rsidP="00841198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1277609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6"/>
        <w:szCs w:val="16"/>
      </w:rPr>
    </w:sdtEndPr>
    <w:sdtContent>
      <w:p w14:paraId="4772787F" w14:textId="77777777" w:rsidR="007126E3" w:rsidRPr="000E543C" w:rsidRDefault="007126E3">
        <w:pPr>
          <w:pStyle w:val="Noga"/>
          <w:jc w:val="center"/>
          <w:rPr>
            <w:rFonts w:ascii="Arial" w:hAnsi="Arial" w:cs="Arial"/>
            <w:sz w:val="16"/>
            <w:szCs w:val="16"/>
          </w:rPr>
        </w:pPr>
        <w:r w:rsidRPr="000E543C">
          <w:rPr>
            <w:rFonts w:ascii="Arial" w:hAnsi="Arial" w:cs="Arial"/>
            <w:sz w:val="16"/>
            <w:szCs w:val="16"/>
          </w:rPr>
          <w:fldChar w:fldCharType="begin"/>
        </w:r>
        <w:r w:rsidRPr="000E543C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0E543C"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ascii="Arial" w:hAnsi="Arial" w:cs="Arial"/>
            <w:noProof/>
            <w:sz w:val="16"/>
            <w:szCs w:val="16"/>
          </w:rPr>
          <w:t>1</w:t>
        </w:r>
        <w:r w:rsidRPr="000E543C">
          <w:rPr>
            <w:rFonts w:ascii="Arial" w:hAnsi="Arial" w:cs="Arial"/>
            <w:noProof/>
            <w:sz w:val="16"/>
            <w:szCs w:val="16"/>
          </w:rPr>
          <w:fldChar w:fldCharType="end"/>
        </w:r>
      </w:p>
    </w:sdtContent>
  </w:sdt>
  <w:p w14:paraId="47727880" w14:textId="77777777" w:rsidR="007126E3" w:rsidRDefault="007126E3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ED3BB" w14:textId="77777777" w:rsidR="00A20472" w:rsidRDefault="00A20472" w:rsidP="00A94CE7">
      <w:r>
        <w:separator/>
      </w:r>
    </w:p>
  </w:footnote>
  <w:footnote w:type="continuationSeparator" w:id="0">
    <w:p w14:paraId="66F7DABB" w14:textId="77777777" w:rsidR="00A20472" w:rsidRDefault="00A20472" w:rsidP="00A94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CA5D1" w14:textId="1A2B5505" w:rsidR="007126E3" w:rsidRPr="00B46BE3" w:rsidRDefault="007126E3" w:rsidP="00B46BE3">
    <w:pPr>
      <w:tabs>
        <w:tab w:val="left" w:pos="7797"/>
        <w:tab w:val="left" w:pos="8222"/>
        <w:tab w:val="left" w:pos="8364"/>
      </w:tabs>
      <w:rPr>
        <w:rFonts w:ascii="Arial" w:hAnsi="Arial" w:cs="Tahoma"/>
        <w:b/>
        <w:sz w:val="16"/>
        <w:szCs w:val="18"/>
        <w:lang w:eastAsia="en-US"/>
      </w:rPr>
    </w:pPr>
    <w:r w:rsidRPr="00B46BE3">
      <w:rPr>
        <w:noProof/>
      </w:rPr>
      <w:drawing>
        <wp:inline distT="0" distB="0" distL="0" distR="0" wp14:anchorId="4BB61669" wp14:editId="2386854D">
          <wp:extent cx="647700" cy="514985"/>
          <wp:effectExtent l="0" t="0" r="0" b="0"/>
          <wp:docPr id="25" name="Slika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14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46BE3">
      <w:rPr>
        <w:rFonts w:ascii="Arial" w:hAnsi="Arial" w:cs="Tahoma"/>
        <w:b/>
        <w:color w:val="808080"/>
        <w:sz w:val="16"/>
        <w:szCs w:val="18"/>
        <w:lang w:eastAsia="en-US"/>
      </w:rPr>
      <w:t xml:space="preserve">                                                                                                      </w:t>
    </w:r>
    <w:r>
      <w:rPr>
        <w:rFonts w:ascii="Arial" w:hAnsi="Arial" w:cs="Tahoma"/>
        <w:b/>
        <w:color w:val="808080"/>
        <w:sz w:val="16"/>
        <w:szCs w:val="18"/>
        <w:lang w:eastAsia="en-US"/>
      </w:rPr>
      <w:t xml:space="preserve">       </w:t>
    </w:r>
    <w:r w:rsidRPr="00B46BE3">
      <w:rPr>
        <w:rFonts w:ascii="Arial" w:hAnsi="Arial" w:cs="Tahoma"/>
        <w:b/>
        <w:i/>
        <w:color w:val="808080"/>
        <w:sz w:val="16"/>
        <w:szCs w:val="18"/>
        <w:lang w:eastAsia="en-US"/>
      </w:rPr>
      <w:t xml:space="preserve">      </w:t>
    </w:r>
    <w:r w:rsidRPr="00B46BE3">
      <w:rPr>
        <w:rFonts w:ascii="Arial" w:hAnsi="Arial" w:cs="Tahoma"/>
        <w:b/>
        <w:sz w:val="16"/>
        <w:szCs w:val="18"/>
        <w:lang w:eastAsia="en-US"/>
      </w:rPr>
      <w:t xml:space="preserve">Dokumentacija v zvezi z oddajo javnega naročila </w:t>
    </w:r>
  </w:p>
  <w:p w14:paraId="4A522083" w14:textId="1AAC6686" w:rsidR="007126E3" w:rsidRPr="00B46BE3" w:rsidRDefault="007126E3" w:rsidP="00B46BE3">
    <w:pPr>
      <w:tabs>
        <w:tab w:val="center" w:pos="4536"/>
        <w:tab w:val="right" w:pos="8222"/>
      </w:tabs>
      <w:ind w:right="283"/>
      <w:jc w:val="right"/>
      <w:rPr>
        <w:rFonts w:ascii="Arial" w:hAnsi="Arial" w:cs="Arial"/>
        <w:sz w:val="20"/>
        <w:szCs w:val="20"/>
      </w:rPr>
    </w:pPr>
    <w:r w:rsidRPr="00B46BE3">
      <w:rPr>
        <w:rFonts w:ascii="Arial" w:hAnsi="Arial" w:cs="Tahoma"/>
        <w:b/>
        <w:sz w:val="16"/>
        <w:szCs w:val="18"/>
        <w:lang w:eastAsia="en-US"/>
      </w:rPr>
      <w:t xml:space="preserve">»NOVOGRADNJA VRTCA </w:t>
    </w:r>
    <w:r>
      <w:rPr>
        <w:rFonts w:ascii="Arial" w:hAnsi="Arial" w:cs="Tahoma"/>
        <w:b/>
        <w:sz w:val="16"/>
        <w:szCs w:val="18"/>
        <w:lang w:eastAsia="en-US"/>
      </w:rPr>
      <w:t>KRKINE LUČKE V VAVTI</w:t>
    </w:r>
    <w:r w:rsidRPr="00B46BE3">
      <w:rPr>
        <w:rFonts w:ascii="Arial" w:hAnsi="Arial" w:cs="Tahoma"/>
        <w:b/>
        <w:sz w:val="16"/>
        <w:szCs w:val="18"/>
        <w:lang w:eastAsia="en-US"/>
      </w:rPr>
      <w:t xml:space="preserve"> VAS</w:t>
    </w:r>
    <w:r>
      <w:rPr>
        <w:rFonts w:ascii="Arial" w:hAnsi="Arial" w:cs="Tahoma"/>
        <w:b/>
        <w:sz w:val="16"/>
        <w:szCs w:val="18"/>
        <w:lang w:eastAsia="en-US"/>
      </w:rPr>
      <w:t>I</w:t>
    </w:r>
    <w:r w:rsidRPr="00B46BE3">
      <w:rPr>
        <w:rFonts w:ascii="Arial" w:hAnsi="Arial" w:cs="Tahoma"/>
        <w:b/>
        <w:sz w:val="16"/>
        <w:szCs w:val="18"/>
        <w:lang w:eastAsia="en-US"/>
      </w:rPr>
      <w:t>«</w:t>
    </w:r>
  </w:p>
  <w:p w14:paraId="47727877" w14:textId="33AF27F8" w:rsidR="007126E3" w:rsidRPr="007E590A" w:rsidRDefault="00A20472" w:rsidP="007E590A">
    <w:pPr>
      <w:tabs>
        <w:tab w:val="center" w:pos="4536"/>
        <w:tab w:val="right" w:pos="9072"/>
      </w:tabs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pict w14:anchorId="47727883">
        <v:rect id="_x0000_i1026" style="width:446.55pt;height:1pt" o:hralign="right" o:hrstd="t" o:hr="t" fillcolor="#a0a0a0" stroked="f"/>
      </w:pict>
    </w:r>
  </w:p>
  <w:p w14:paraId="47727879" w14:textId="77777777" w:rsidR="007126E3" w:rsidRPr="007D64B5" w:rsidRDefault="007126E3" w:rsidP="007D64B5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72787D" w14:textId="77777777" w:rsidR="007126E3" w:rsidRDefault="007126E3">
    <w:pPr>
      <w:pStyle w:val="Glava"/>
    </w:pPr>
  </w:p>
  <w:p w14:paraId="4772787E" w14:textId="77777777" w:rsidR="007126E3" w:rsidRDefault="007126E3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866AB"/>
    <w:multiLevelType w:val="hybridMultilevel"/>
    <w:tmpl w:val="34D2EA06"/>
    <w:lvl w:ilvl="0" w:tplc="01C6575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A1BB1"/>
    <w:multiLevelType w:val="multilevel"/>
    <w:tmpl w:val="AD9CC126"/>
    <w:lvl w:ilvl="0">
      <w:start w:val="1"/>
      <w:numFmt w:val="decimal"/>
      <w:pStyle w:val="kazalo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numFmt w:val="decimal"/>
      <w:pStyle w:val="kazalo2"/>
      <w:lvlText w:val="%1.%2"/>
      <w:lvlJc w:val="left"/>
      <w:pPr>
        <w:tabs>
          <w:tab w:val="num" w:pos="851"/>
        </w:tabs>
        <w:ind w:left="737" w:hanging="340"/>
      </w:pPr>
      <w:rPr>
        <w:rFonts w:hint="default"/>
      </w:r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hint="default"/>
      </w:rPr>
    </w:lvl>
  </w:abstractNum>
  <w:abstractNum w:abstractNumId="2" w15:restartNumberingAfterBreak="0">
    <w:nsid w:val="225B3964"/>
    <w:multiLevelType w:val="hybridMultilevel"/>
    <w:tmpl w:val="90A20A40"/>
    <w:lvl w:ilvl="0" w:tplc="58A671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7F6E91"/>
    <w:multiLevelType w:val="hybridMultilevel"/>
    <w:tmpl w:val="D56A005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F7EF1"/>
    <w:multiLevelType w:val="multilevel"/>
    <w:tmpl w:val="6228EE2A"/>
    <w:lvl w:ilvl="0">
      <w:start w:val="1"/>
      <w:numFmt w:val="decimal"/>
      <w:pStyle w:val="Naslov1"/>
      <w:lvlText w:val="%1"/>
      <w:lvlJc w:val="left"/>
      <w:pPr>
        <w:tabs>
          <w:tab w:val="num" w:pos="454"/>
        </w:tabs>
        <w:ind w:left="340" w:hanging="34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454"/>
        </w:tabs>
        <w:ind w:left="340" w:hanging="3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5" w15:restartNumberingAfterBreak="0">
    <w:nsid w:val="708D2D8A"/>
    <w:multiLevelType w:val="hybridMultilevel"/>
    <w:tmpl w:val="A030D3AC"/>
    <w:lvl w:ilvl="0" w:tplc="92F8A5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D870E5"/>
    <w:multiLevelType w:val="hybridMultilevel"/>
    <w:tmpl w:val="EDB85790"/>
    <w:lvl w:ilvl="0" w:tplc="AE4AD036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ind w:left="4320" w:hanging="180"/>
      </w:pPr>
    </w:lvl>
    <w:lvl w:ilvl="3" w:tplc="0424000F">
      <w:start w:val="1"/>
      <w:numFmt w:val="decimal"/>
      <w:lvlText w:val="%4."/>
      <w:lvlJc w:val="left"/>
      <w:pPr>
        <w:ind w:left="5040" w:hanging="360"/>
      </w:pPr>
    </w:lvl>
    <w:lvl w:ilvl="4" w:tplc="04240019">
      <w:start w:val="1"/>
      <w:numFmt w:val="lowerLetter"/>
      <w:lvlText w:val="%5."/>
      <w:lvlJc w:val="left"/>
      <w:pPr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7B15215C"/>
    <w:multiLevelType w:val="hybridMultilevel"/>
    <w:tmpl w:val="F3800C2E"/>
    <w:lvl w:ilvl="0" w:tplc="CFDA796E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CE7"/>
    <w:rsid w:val="0000330F"/>
    <w:rsid w:val="0001444D"/>
    <w:rsid w:val="00017DE7"/>
    <w:rsid w:val="00023A0D"/>
    <w:rsid w:val="0002708F"/>
    <w:rsid w:val="0003082B"/>
    <w:rsid w:val="0003204C"/>
    <w:rsid w:val="00032427"/>
    <w:rsid w:val="000433ED"/>
    <w:rsid w:val="000475F1"/>
    <w:rsid w:val="00052015"/>
    <w:rsid w:val="00054573"/>
    <w:rsid w:val="0005467B"/>
    <w:rsid w:val="00076636"/>
    <w:rsid w:val="00083BAA"/>
    <w:rsid w:val="00092D0B"/>
    <w:rsid w:val="000A35F0"/>
    <w:rsid w:val="000A3DE0"/>
    <w:rsid w:val="000A4AD0"/>
    <w:rsid w:val="000B3927"/>
    <w:rsid w:val="000B48F8"/>
    <w:rsid w:val="000C1573"/>
    <w:rsid w:val="000C5105"/>
    <w:rsid w:val="000C7742"/>
    <w:rsid w:val="000D20D0"/>
    <w:rsid w:val="000D5BE1"/>
    <w:rsid w:val="000D78F5"/>
    <w:rsid w:val="000E3632"/>
    <w:rsid w:val="000E3D7B"/>
    <w:rsid w:val="000E543C"/>
    <w:rsid w:val="000E6149"/>
    <w:rsid w:val="000F05FD"/>
    <w:rsid w:val="000F13E5"/>
    <w:rsid w:val="000F268F"/>
    <w:rsid w:val="000F30D7"/>
    <w:rsid w:val="001033DE"/>
    <w:rsid w:val="00104EA1"/>
    <w:rsid w:val="001079E4"/>
    <w:rsid w:val="0011104B"/>
    <w:rsid w:val="0011224F"/>
    <w:rsid w:val="001126C6"/>
    <w:rsid w:val="00113DA4"/>
    <w:rsid w:val="00121C80"/>
    <w:rsid w:val="001228FC"/>
    <w:rsid w:val="00122A71"/>
    <w:rsid w:val="001252FD"/>
    <w:rsid w:val="00126BBB"/>
    <w:rsid w:val="00134962"/>
    <w:rsid w:val="0013754B"/>
    <w:rsid w:val="00147D27"/>
    <w:rsid w:val="00161809"/>
    <w:rsid w:val="001631CE"/>
    <w:rsid w:val="00167159"/>
    <w:rsid w:val="00175034"/>
    <w:rsid w:val="0018545C"/>
    <w:rsid w:val="00191063"/>
    <w:rsid w:val="001926E8"/>
    <w:rsid w:val="00193042"/>
    <w:rsid w:val="001A2A14"/>
    <w:rsid w:val="001A445F"/>
    <w:rsid w:val="001B0EFA"/>
    <w:rsid w:val="001C4396"/>
    <w:rsid w:val="001D4773"/>
    <w:rsid w:val="001E52F1"/>
    <w:rsid w:val="001F2943"/>
    <w:rsid w:val="001F5345"/>
    <w:rsid w:val="002060C4"/>
    <w:rsid w:val="00206C90"/>
    <w:rsid w:val="00213B2C"/>
    <w:rsid w:val="00214279"/>
    <w:rsid w:val="00220B95"/>
    <w:rsid w:val="00222F0C"/>
    <w:rsid w:val="00227FA3"/>
    <w:rsid w:val="00231019"/>
    <w:rsid w:val="00237833"/>
    <w:rsid w:val="0024647D"/>
    <w:rsid w:val="00256EE4"/>
    <w:rsid w:val="00264616"/>
    <w:rsid w:val="00266895"/>
    <w:rsid w:val="00276291"/>
    <w:rsid w:val="00276DB4"/>
    <w:rsid w:val="00277881"/>
    <w:rsid w:val="00281CF1"/>
    <w:rsid w:val="00286E44"/>
    <w:rsid w:val="00294539"/>
    <w:rsid w:val="0029575E"/>
    <w:rsid w:val="002A0D24"/>
    <w:rsid w:val="002A15FF"/>
    <w:rsid w:val="002A5B28"/>
    <w:rsid w:val="002B34CD"/>
    <w:rsid w:val="002B7C60"/>
    <w:rsid w:val="002C4E82"/>
    <w:rsid w:val="002C6C18"/>
    <w:rsid w:val="002D05BE"/>
    <w:rsid w:val="002D5A8E"/>
    <w:rsid w:val="002E3708"/>
    <w:rsid w:val="002F6B98"/>
    <w:rsid w:val="003016A1"/>
    <w:rsid w:val="00301B72"/>
    <w:rsid w:val="0030410F"/>
    <w:rsid w:val="003043F0"/>
    <w:rsid w:val="00304949"/>
    <w:rsid w:val="00305B15"/>
    <w:rsid w:val="003140C9"/>
    <w:rsid w:val="00317052"/>
    <w:rsid w:val="00322168"/>
    <w:rsid w:val="003269A5"/>
    <w:rsid w:val="00330C15"/>
    <w:rsid w:val="00331E57"/>
    <w:rsid w:val="00337CBD"/>
    <w:rsid w:val="00340A58"/>
    <w:rsid w:val="00350A86"/>
    <w:rsid w:val="003529A9"/>
    <w:rsid w:val="00352C28"/>
    <w:rsid w:val="00353249"/>
    <w:rsid w:val="00364935"/>
    <w:rsid w:val="003661B9"/>
    <w:rsid w:val="00367827"/>
    <w:rsid w:val="0037488E"/>
    <w:rsid w:val="0039280C"/>
    <w:rsid w:val="003A3EB1"/>
    <w:rsid w:val="003A51A9"/>
    <w:rsid w:val="003B0390"/>
    <w:rsid w:val="003B156D"/>
    <w:rsid w:val="003B16CC"/>
    <w:rsid w:val="003C246B"/>
    <w:rsid w:val="003C694D"/>
    <w:rsid w:val="003D0625"/>
    <w:rsid w:val="003D0798"/>
    <w:rsid w:val="003D5717"/>
    <w:rsid w:val="003D6A6E"/>
    <w:rsid w:val="003E32BD"/>
    <w:rsid w:val="003E6DDE"/>
    <w:rsid w:val="003E76C2"/>
    <w:rsid w:val="003F4416"/>
    <w:rsid w:val="00414293"/>
    <w:rsid w:val="00416FC6"/>
    <w:rsid w:val="00421CC5"/>
    <w:rsid w:val="004269B6"/>
    <w:rsid w:val="00435FEE"/>
    <w:rsid w:val="00437247"/>
    <w:rsid w:val="0044071E"/>
    <w:rsid w:val="00441D4A"/>
    <w:rsid w:val="0044573D"/>
    <w:rsid w:val="004606BF"/>
    <w:rsid w:val="004612C9"/>
    <w:rsid w:val="0046549C"/>
    <w:rsid w:val="00473BD5"/>
    <w:rsid w:val="00490678"/>
    <w:rsid w:val="00492392"/>
    <w:rsid w:val="0049306D"/>
    <w:rsid w:val="0049333D"/>
    <w:rsid w:val="00496375"/>
    <w:rsid w:val="00496DFB"/>
    <w:rsid w:val="004B1D89"/>
    <w:rsid w:val="004B3194"/>
    <w:rsid w:val="004B55A0"/>
    <w:rsid w:val="004B7F9E"/>
    <w:rsid w:val="004C76B5"/>
    <w:rsid w:val="004D4335"/>
    <w:rsid w:val="004D7D2D"/>
    <w:rsid w:val="004F270B"/>
    <w:rsid w:val="005003C7"/>
    <w:rsid w:val="005131A4"/>
    <w:rsid w:val="005208DF"/>
    <w:rsid w:val="0052163D"/>
    <w:rsid w:val="005235B8"/>
    <w:rsid w:val="00526193"/>
    <w:rsid w:val="00531EE1"/>
    <w:rsid w:val="00532821"/>
    <w:rsid w:val="005379CE"/>
    <w:rsid w:val="00553D87"/>
    <w:rsid w:val="00565FA9"/>
    <w:rsid w:val="00570D1D"/>
    <w:rsid w:val="00571415"/>
    <w:rsid w:val="00572660"/>
    <w:rsid w:val="00581BA5"/>
    <w:rsid w:val="005834FA"/>
    <w:rsid w:val="00596FB5"/>
    <w:rsid w:val="005A16EA"/>
    <w:rsid w:val="005A2157"/>
    <w:rsid w:val="005B090E"/>
    <w:rsid w:val="005B2B5C"/>
    <w:rsid w:val="005C53AD"/>
    <w:rsid w:val="005C5D86"/>
    <w:rsid w:val="005D3D85"/>
    <w:rsid w:val="005D4214"/>
    <w:rsid w:val="005D4360"/>
    <w:rsid w:val="0060521E"/>
    <w:rsid w:val="00605D5B"/>
    <w:rsid w:val="006143EF"/>
    <w:rsid w:val="00615474"/>
    <w:rsid w:val="00615E03"/>
    <w:rsid w:val="00620CE0"/>
    <w:rsid w:val="0062274E"/>
    <w:rsid w:val="006279CA"/>
    <w:rsid w:val="006309CD"/>
    <w:rsid w:val="00654E0F"/>
    <w:rsid w:val="00672ACE"/>
    <w:rsid w:val="00675CEF"/>
    <w:rsid w:val="00687421"/>
    <w:rsid w:val="00690BC1"/>
    <w:rsid w:val="0069360B"/>
    <w:rsid w:val="006A0650"/>
    <w:rsid w:val="006A46BA"/>
    <w:rsid w:val="006A4F6A"/>
    <w:rsid w:val="006A516F"/>
    <w:rsid w:val="006A5F66"/>
    <w:rsid w:val="006B295E"/>
    <w:rsid w:val="006C327D"/>
    <w:rsid w:val="006C470A"/>
    <w:rsid w:val="006C5250"/>
    <w:rsid w:val="006C603B"/>
    <w:rsid w:val="006C7A79"/>
    <w:rsid w:val="006D0A34"/>
    <w:rsid w:val="006D3FE4"/>
    <w:rsid w:val="006D7122"/>
    <w:rsid w:val="006E0A7F"/>
    <w:rsid w:val="006E64DC"/>
    <w:rsid w:val="006F2ECD"/>
    <w:rsid w:val="006F7AF5"/>
    <w:rsid w:val="0070338E"/>
    <w:rsid w:val="00705E40"/>
    <w:rsid w:val="00710629"/>
    <w:rsid w:val="007126E3"/>
    <w:rsid w:val="00716B14"/>
    <w:rsid w:val="00716EDF"/>
    <w:rsid w:val="00724936"/>
    <w:rsid w:val="00727EA0"/>
    <w:rsid w:val="007327B8"/>
    <w:rsid w:val="007609C6"/>
    <w:rsid w:val="00767799"/>
    <w:rsid w:val="007771D2"/>
    <w:rsid w:val="00782B91"/>
    <w:rsid w:val="00786AF8"/>
    <w:rsid w:val="007A0545"/>
    <w:rsid w:val="007A1E37"/>
    <w:rsid w:val="007A211F"/>
    <w:rsid w:val="007A35C2"/>
    <w:rsid w:val="007A6B3C"/>
    <w:rsid w:val="007B4088"/>
    <w:rsid w:val="007C1042"/>
    <w:rsid w:val="007C2570"/>
    <w:rsid w:val="007C286C"/>
    <w:rsid w:val="007C65DD"/>
    <w:rsid w:val="007D3C0E"/>
    <w:rsid w:val="007D64B5"/>
    <w:rsid w:val="007E05FD"/>
    <w:rsid w:val="007E4F88"/>
    <w:rsid w:val="007E590A"/>
    <w:rsid w:val="007E6989"/>
    <w:rsid w:val="007F091C"/>
    <w:rsid w:val="007F38F6"/>
    <w:rsid w:val="007F5F0D"/>
    <w:rsid w:val="0080701E"/>
    <w:rsid w:val="00811292"/>
    <w:rsid w:val="00820924"/>
    <w:rsid w:val="0082217D"/>
    <w:rsid w:val="008274C1"/>
    <w:rsid w:val="00827B8E"/>
    <w:rsid w:val="0083349D"/>
    <w:rsid w:val="00836EB3"/>
    <w:rsid w:val="00840FE3"/>
    <w:rsid w:val="00841198"/>
    <w:rsid w:val="00841BC8"/>
    <w:rsid w:val="00842989"/>
    <w:rsid w:val="00852F18"/>
    <w:rsid w:val="0086054F"/>
    <w:rsid w:val="0086075D"/>
    <w:rsid w:val="00861960"/>
    <w:rsid w:val="00864578"/>
    <w:rsid w:val="00867ABE"/>
    <w:rsid w:val="00867B53"/>
    <w:rsid w:val="00877EAC"/>
    <w:rsid w:val="0088656A"/>
    <w:rsid w:val="00886C22"/>
    <w:rsid w:val="00891FAC"/>
    <w:rsid w:val="0089558B"/>
    <w:rsid w:val="008A27B7"/>
    <w:rsid w:val="008B210F"/>
    <w:rsid w:val="008C00D1"/>
    <w:rsid w:val="008C5852"/>
    <w:rsid w:val="008C62C5"/>
    <w:rsid w:val="008D3687"/>
    <w:rsid w:val="008F5E1C"/>
    <w:rsid w:val="00911207"/>
    <w:rsid w:val="00912A02"/>
    <w:rsid w:val="0091499B"/>
    <w:rsid w:val="00922252"/>
    <w:rsid w:val="00923FC4"/>
    <w:rsid w:val="009241DC"/>
    <w:rsid w:val="009400DF"/>
    <w:rsid w:val="0094133F"/>
    <w:rsid w:val="0094275E"/>
    <w:rsid w:val="00942CBF"/>
    <w:rsid w:val="00946E51"/>
    <w:rsid w:val="00950E2C"/>
    <w:rsid w:val="009548D3"/>
    <w:rsid w:val="00955418"/>
    <w:rsid w:val="00962ED3"/>
    <w:rsid w:val="00971452"/>
    <w:rsid w:val="00971D76"/>
    <w:rsid w:val="00976323"/>
    <w:rsid w:val="0097708E"/>
    <w:rsid w:val="0098255E"/>
    <w:rsid w:val="00987220"/>
    <w:rsid w:val="0099171C"/>
    <w:rsid w:val="009B731F"/>
    <w:rsid w:val="009C327B"/>
    <w:rsid w:val="009C6EC9"/>
    <w:rsid w:val="009E4DEE"/>
    <w:rsid w:val="009F20AA"/>
    <w:rsid w:val="009F620A"/>
    <w:rsid w:val="009F6943"/>
    <w:rsid w:val="00A02DAF"/>
    <w:rsid w:val="00A04241"/>
    <w:rsid w:val="00A043DC"/>
    <w:rsid w:val="00A145E5"/>
    <w:rsid w:val="00A154C8"/>
    <w:rsid w:val="00A20428"/>
    <w:rsid w:val="00A20472"/>
    <w:rsid w:val="00A21C5F"/>
    <w:rsid w:val="00A23B06"/>
    <w:rsid w:val="00A279A1"/>
    <w:rsid w:val="00A34EFC"/>
    <w:rsid w:val="00A3706E"/>
    <w:rsid w:val="00A37521"/>
    <w:rsid w:val="00A424EF"/>
    <w:rsid w:val="00A50CB5"/>
    <w:rsid w:val="00A607D1"/>
    <w:rsid w:val="00A61F7C"/>
    <w:rsid w:val="00A623EE"/>
    <w:rsid w:val="00A62A34"/>
    <w:rsid w:val="00A7322D"/>
    <w:rsid w:val="00A7357F"/>
    <w:rsid w:val="00A745EC"/>
    <w:rsid w:val="00A81B2B"/>
    <w:rsid w:val="00A94CE7"/>
    <w:rsid w:val="00A954D2"/>
    <w:rsid w:val="00AA0A62"/>
    <w:rsid w:val="00AA4EE3"/>
    <w:rsid w:val="00AA5307"/>
    <w:rsid w:val="00AB6960"/>
    <w:rsid w:val="00AB74D5"/>
    <w:rsid w:val="00AC11BF"/>
    <w:rsid w:val="00AC20B2"/>
    <w:rsid w:val="00AC2D4A"/>
    <w:rsid w:val="00AC47E1"/>
    <w:rsid w:val="00AC6D67"/>
    <w:rsid w:val="00AD1FF0"/>
    <w:rsid w:val="00AD5F9E"/>
    <w:rsid w:val="00AE2BF5"/>
    <w:rsid w:val="00AE5236"/>
    <w:rsid w:val="00AF1C05"/>
    <w:rsid w:val="00AF7624"/>
    <w:rsid w:val="00B071BD"/>
    <w:rsid w:val="00B0722F"/>
    <w:rsid w:val="00B106D5"/>
    <w:rsid w:val="00B15A56"/>
    <w:rsid w:val="00B162A6"/>
    <w:rsid w:val="00B166A0"/>
    <w:rsid w:val="00B229F4"/>
    <w:rsid w:val="00B23734"/>
    <w:rsid w:val="00B24AEA"/>
    <w:rsid w:val="00B251AA"/>
    <w:rsid w:val="00B37557"/>
    <w:rsid w:val="00B40C7D"/>
    <w:rsid w:val="00B42339"/>
    <w:rsid w:val="00B4240A"/>
    <w:rsid w:val="00B42D75"/>
    <w:rsid w:val="00B46BE3"/>
    <w:rsid w:val="00B557A4"/>
    <w:rsid w:val="00B6056F"/>
    <w:rsid w:val="00B67F05"/>
    <w:rsid w:val="00B83FAB"/>
    <w:rsid w:val="00B8770A"/>
    <w:rsid w:val="00B87BC1"/>
    <w:rsid w:val="00B91FC0"/>
    <w:rsid w:val="00BA1CEA"/>
    <w:rsid w:val="00BA4F47"/>
    <w:rsid w:val="00BB4A96"/>
    <w:rsid w:val="00BC7739"/>
    <w:rsid w:val="00BD7C4A"/>
    <w:rsid w:val="00BE3C3D"/>
    <w:rsid w:val="00BF1C59"/>
    <w:rsid w:val="00BF3F2E"/>
    <w:rsid w:val="00BF5147"/>
    <w:rsid w:val="00C02871"/>
    <w:rsid w:val="00C0338E"/>
    <w:rsid w:val="00C129A1"/>
    <w:rsid w:val="00C26625"/>
    <w:rsid w:val="00C269DA"/>
    <w:rsid w:val="00C34737"/>
    <w:rsid w:val="00C45798"/>
    <w:rsid w:val="00C46103"/>
    <w:rsid w:val="00C5261D"/>
    <w:rsid w:val="00C547E7"/>
    <w:rsid w:val="00C55C77"/>
    <w:rsid w:val="00C60CFB"/>
    <w:rsid w:val="00C64836"/>
    <w:rsid w:val="00C65E18"/>
    <w:rsid w:val="00C661EC"/>
    <w:rsid w:val="00C669F6"/>
    <w:rsid w:val="00C94E4C"/>
    <w:rsid w:val="00CA53FF"/>
    <w:rsid w:val="00CB08C5"/>
    <w:rsid w:val="00CB0A4D"/>
    <w:rsid w:val="00CB73C5"/>
    <w:rsid w:val="00CC04CF"/>
    <w:rsid w:val="00CC3E10"/>
    <w:rsid w:val="00CC55B5"/>
    <w:rsid w:val="00CC5814"/>
    <w:rsid w:val="00CD5118"/>
    <w:rsid w:val="00CD54BE"/>
    <w:rsid w:val="00CF0EAB"/>
    <w:rsid w:val="00CF60D6"/>
    <w:rsid w:val="00CF67E2"/>
    <w:rsid w:val="00CF6B30"/>
    <w:rsid w:val="00D02C82"/>
    <w:rsid w:val="00D0472F"/>
    <w:rsid w:val="00D0674A"/>
    <w:rsid w:val="00D26862"/>
    <w:rsid w:val="00D26B63"/>
    <w:rsid w:val="00D33138"/>
    <w:rsid w:val="00D3406C"/>
    <w:rsid w:val="00D431FF"/>
    <w:rsid w:val="00D507E7"/>
    <w:rsid w:val="00D53DB9"/>
    <w:rsid w:val="00D62077"/>
    <w:rsid w:val="00D6303A"/>
    <w:rsid w:val="00D64C7E"/>
    <w:rsid w:val="00D75CBA"/>
    <w:rsid w:val="00D81B7B"/>
    <w:rsid w:val="00D878E8"/>
    <w:rsid w:val="00D97538"/>
    <w:rsid w:val="00DA0ECD"/>
    <w:rsid w:val="00DA0FCB"/>
    <w:rsid w:val="00DA2D36"/>
    <w:rsid w:val="00DA40DF"/>
    <w:rsid w:val="00DA62BB"/>
    <w:rsid w:val="00DB6753"/>
    <w:rsid w:val="00DC1C9D"/>
    <w:rsid w:val="00DC2D31"/>
    <w:rsid w:val="00DC3C95"/>
    <w:rsid w:val="00DC7EB3"/>
    <w:rsid w:val="00DD0B59"/>
    <w:rsid w:val="00DE0C75"/>
    <w:rsid w:val="00DE243C"/>
    <w:rsid w:val="00DE250A"/>
    <w:rsid w:val="00DE4966"/>
    <w:rsid w:val="00DF39B4"/>
    <w:rsid w:val="00E00667"/>
    <w:rsid w:val="00E023CF"/>
    <w:rsid w:val="00E05AA9"/>
    <w:rsid w:val="00E17480"/>
    <w:rsid w:val="00E30DA7"/>
    <w:rsid w:val="00E3281F"/>
    <w:rsid w:val="00E42A8D"/>
    <w:rsid w:val="00E43DEE"/>
    <w:rsid w:val="00E53EA5"/>
    <w:rsid w:val="00E575AC"/>
    <w:rsid w:val="00E830F9"/>
    <w:rsid w:val="00E84E59"/>
    <w:rsid w:val="00E86F41"/>
    <w:rsid w:val="00E901D0"/>
    <w:rsid w:val="00E92C22"/>
    <w:rsid w:val="00E95AD7"/>
    <w:rsid w:val="00E96C73"/>
    <w:rsid w:val="00EA1C17"/>
    <w:rsid w:val="00EA2436"/>
    <w:rsid w:val="00EB62EC"/>
    <w:rsid w:val="00EC16FC"/>
    <w:rsid w:val="00ED0D96"/>
    <w:rsid w:val="00ED3FB9"/>
    <w:rsid w:val="00ED5ACB"/>
    <w:rsid w:val="00ED7C27"/>
    <w:rsid w:val="00EE27C2"/>
    <w:rsid w:val="00EF7FD6"/>
    <w:rsid w:val="00F00148"/>
    <w:rsid w:val="00F07C9A"/>
    <w:rsid w:val="00F07D8B"/>
    <w:rsid w:val="00F20262"/>
    <w:rsid w:val="00F25E88"/>
    <w:rsid w:val="00F337CC"/>
    <w:rsid w:val="00F33B66"/>
    <w:rsid w:val="00F4018B"/>
    <w:rsid w:val="00F401A1"/>
    <w:rsid w:val="00F47055"/>
    <w:rsid w:val="00F51E19"/>
    <w:rsid w:val="00F5645D"/>
    <w:rsid w:val="00F61EF9"/>
    <w:rsid w:val="00F74A09"/>
    <w:rsid w:val="00F750D2"/>
    <w:rsid w:val="00F84624"/>
    <w:rsid w:val="00F86CA7"/>
    <w:rsid w:val="00FB7A44"/>
    <w:rsid w:val="00FB7B1E"/>
    <w:rsid w:val="00FC4119"/>
    <w:rsid w:val="00FC7659"/>
    <w:rsid w:val="00FC7B29"/>
    <w:rsid w:val="00FC7B5D"/>
    <w:rsid w:val="00FD1F48"/>
    <w:rsid w:val="00FD415C"/>
    <w:rsid w:val="00FD5AA0"/>
    <w:rsid w:val="00FE3E8B"/>
    <w:rsid w:val="00FE5D19"/>
    <w:rsid w:val="00FE7861"/>
    <w:rsid w:val="00FF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27658"/>
  <w15:docId w15:val="{C988AA1C-A8A3-455E-8AF9-3160A48D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15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94CE7"/>
    <w:pPr>
      <w:keepNext/>
      <w:numPr>
        <w:ilvl w:val="1"/>
        <w:numId w:val="1"/>
      </w:numPr>
      <w:outlineLvl w:val="1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94CE7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Glava">
    <w:name w:val="header"/>
    <w:basedOn w:val="Navaden"/>
    <w:link w:val="GlavaZnak"/>
    <w:rsid w:val="00A94CE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94CE7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A94C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basedOn w:val="Privzetapisavaodstavka"/>
    <w:rsid w:val="00A94CE7"/>
    <w:rPr>
      <w:color w:val="0000FF" w:themeColor="hyperlink"/>
      <w:u w:val="single"/>
    </w:rPr>
  </w:style>
  <w:style w:type="paragraph" w:styleId="Odstavekseznama">
    <w:name w:val="List Paragraph"/>
    <w:basedOn w:val="Navaden"/>
    <w:qFormat/>
    <w:rsid w:val="00A94CE7"/>
    <w:pPr>
      <w:ind w:left="720"/>
      <w:contextualSpacing/>
    </w:pPr>
  </w:style>
  <w:style w:type="paragraph" w:styleId="Brezrazmikov">
    <w:name w:val="No Spacing"/>
    <w:uiPriority w:val="1"/>
    <w:qFormat/>
    <w:rsid w:val="00A94CE7"/>
    <w:pPr>
      <w:spacing w:after="0" w:line="240" w:lineRule="auto"/>
    </w:pPr>
  </w:style>
  <w:style w:type="paragraph" w:customStyle="1" w:styleId="Naslov1">
    <w:name w:val="Naslov1"/>
    <w:basedOn w:val="Navaden"/>
    <w:rsid w:val="00A94CE7"/>
    <w:pPr>
      <w:numPr>
        <w:numId w:val="1"/>
      </w:numPr>
      <w:jc w:val="both"/>
    </w:pPr>
    <w:rPr>
      <w:b/>
    </w:rPr>
  </w:style>
  <w:style w:type="paragraph" w:styleId="Telobesedila">
    <w:name w:val="Body Text"/>
    <w:basedOn w:val="Navaden"/>
    <w:link w:val="TelobesedilaZnak"/>
    <w:rsid w:val="00A94CE7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A94CE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A94CE7"/>
    <w:pPr>
      <w:jc w:val="both"/>
    </w:pPr>
    <w:rPr>
      <w:rFonts w:ascii="Arial" w:hAnsi="Arial"/>
    </w:rPr>
  </w:style>
  <w:style w:type="character" w:customStyle="1" w:styleId="Telobesedila2Znak">
    <w:name w:val="Telo besedila 2 Znak"/>
    <w:basedOn w:val="Privzetapisavaodstavka"/>
    <w:link w:val="Telobesedila2"/>
    <w:rsid w:val="00A94CE7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kazalo1">
    <w:name w:val="kazalo 1"/>
    <w:rsid w:val="00A94CE7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A94CE7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A94CE7"/>
    <w:pPr>
      <w:numPr>
        <w:ilvl w:val="2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BESEDILO">
    <w:name w:val="BESEDILO"/>
    <w:rsid w:val="00A94CE7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slov21">
    <w:name w:val="Naslov 21"/>
    <w:basedOn w:val="Navaden"/>
    <w:rsid w:val="00A94CE7"/>
    <w:pPr>
      <w:jc w:val="both"/>
    </w:pPr>
    <w:rPr>
      <w:b/>
    </w:rPr>
  </w:style>
  <w:style w:type="paragraph" w:styleId="Noga">
    <w:name w:val="footer"/>
    <w:basedOn w:val="Navaden"/>
    <w:link w:val="NogaZnak"/>
    <w:uiPriority w:val="99"/>
    <w:unhideWhenUsed/>
    <w:rsid w:val="00A94CE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94CE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94CE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94CE7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CB73C5"/>
    <w:pPr>
      <w:autoSpaceDE w:val="0"/>
      <w:autoSpaceDN w:val="0"/>
      <w:adjustRightInd w:val="0"/>
      <w:spacing w:after="0" w:line="240" w:lineRule="auto"/>
    </w:pPr>
    <w:rPr>
      <w:rFonts w:ascii="GFMIHF+ArialMT" w:hAnsi="GFMIHF+ArialMT" w:cs="GFMIHF+ArialMT"/>
      <w:color w:val="000000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526193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E17480"/>
    <w:rPr>
      <w:color w:val="808080"/>
      <w:shd w:val="clear" w:color="auto" w:fill="E6E6E6"/>
    </w:rPr>
  </w:style>
  <w:style w:type="character" w:customStyle="1" w:styleId="Hiperpovezava1">
    <w:name w:val="Hiperpovezava1"/>
    <w:rsid w:val="007D64B5"/>
    <w:rPr>
      <w:color w:val="0000FF"/>
      <w:u w:val="single"/>
    </w:rPr>
  </w:style>
  <w:style w:type="table" w:customStyle="1" w:styleId="Tabelamrea1">
    <w:name w:val="Tabela – mreža1"/>
    <w:basedOn w:val="Navadnatabela"/>
    <w:next w:val="Tabelamrea"/>
    <w:uiPriority w:val="59"/>
    <w:rsid w:val="00A145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886C2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86C2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86C2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86C2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86C22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D22C14B-54A3-4C4D-8A64-5863B8362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E0BDDF27</Template>
  <TotalTime>393</TotalTime>
  <Pages>10</Pages>
  <Words>2053</Words>
  <Characters>11707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Matjaž Petruna</dc:creator>
  <cp:lastModifiedBy>Občina Straža Matjaž Petruna</cp:lastModifiedBy>
  <cp:revision>11</cp:revision>
  <cp:lastPrinted>2025-07-24T05:18:00Z</cp:lastPrinted>
  <dcterms:created xsi:type="dcterms:W3CDTF">2024-11-14T18:41:00Z</dcterms:created>
  <dcterms:modified xsi:type="dcterms:W3CDTF">2025-07-24T10:02:00Z</dcterms:modified>
</cp:coreProperties>
</file>